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0D91" w14:textId="7BDF4CD6" w:rsidR="00B244D5" w:rsidRDefault="00183E88" w:rsidP="0059536F">
      <w:pPr>
        <w:rPr>
          <w:noProof/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980E0" wp14:editId="7642C45E">
                <wp:simplePos x="0" y="0"/>
                <wp:positionH relativeFrom="page">
                  <wp:posOffset>2458350</wp:posOffset>
                </wp:positionH>
                <wp:positionV relativeFrom="paragraph">
                  <wp:posOffset>5715</wp:posOffset>
                </wp:positionV>
                <wp:extent cx="4781550" cy="139255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392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BA1F0" w14:textId="5E95F28B" w:rsidR="00F378F4" w:rsidRDefault="00353CF6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53CF6"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PERJANJIAN KINERJA</w:t>
                            </w:r>
                          </w:p>
                          <w:p w14:paraId="3986B6FB" w14:textId="3D4595A6" w:rsidR="00183E88" w:rsidRPr="00353CF6" w:rsidRDefault="00183E88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Perubahan</w:t>
                            </w:r>
                            <w:proofErr w:type="spellEnd"/>
                            <w:r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980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3.55pt;margin-top:.45pt;width:376.5pt;height:109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" filled="f" stroked="f">
                <v:textbox>
                  <w:txbxContent>
                    <w:p w14:paraId="66FBA1F0" w14:textId="5E95F28B" w:rsidR="00F378F4" w:rsidRDefault="00353CF6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53CF6"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PERJANJIAN KINERJA</w:t>
                      </w:r>
                    </w:p>
                    <w:p w14:paraId="3986B6FB" w14:textId="3D4595A6" w:rsidR="00183E88" w:rsidRPr="00353CF6" w:rsidRDefault="00183E88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proofErr w:type="spellStart"/>
                      <w:r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Perubahan</w:t>
                      </w:r>
                      <w:proofErr w:type="spellEnd"/>
                      <w:r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36CE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A4C1A5" wp14:editId="7961EE5D">
                <wp:simplePos x="0" y="0"/>
                <wp:positionH relativeFrom="column">
                  <wp:posOffset>-1170414</wp:posOffset>
                </wp:positionH>
                <wp:positionV relativeFrom="paragraph">
                  <wp:posOffset>-1080135</wp:posOffset>
                </wp:positionV>
                <wp:extent cx="173420" cy="10720552"/>
                <wp:effectExtent l="0" t="0" r="0" b="5080"/>
                <wp:wrapNone/>
                <wp:docPr id="337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420" cy="10720552"/>
                        </a:xfrm>
                        <a:prstGeom prst="rect">
                          <a:avLst/>
                        </a:prstGeom>
                        <a:solidFill>
                          <a:srgbClr val="44546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B3905" id="Rectangle 337" o:spid="_x0000_s1026" style="position:absolute;margin-left:-92.15pt;margin-top:-85.05pt;width:13.65pt;height:84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" fillcolor="#44546a" stroked="f" strokeweight="1pt"/>
            </w:pict>
          </mc:Fallback>
        </mc:AlternateContent>
      </w:r>
      <w:r w:rsidR="00AB3196">
        <w:rPr>
          <w:noProof/>
          <w:lang w:val="id-ID"/>
        </w:rPr>
        <w:drawing>
          <wp:anchor distT="0" distB="0" distL="114300" distR="114300" simplePos="0" relativeHeight="251664384" behindDoc="0" locked="0" layoutInCell="1" allowOverlap="1" wp14:anchorId="1489B45C" wp14:editId="54C5F58C">
            <wp:simplePos x="0" y="0"/>
            <wp:positionH relativeFrom="page">
              <wp:posOffset>282619</wp:posOffset>
            </wp:positionH>
            <wp:positionV relativeFrom="paragraph">
              <wp:posOffset>-875227</wp:posOffset>
            </wp:positionV>
            <wp:extent cx="2437765" cy="860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3196"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FF2BFC" wp14:editId="7C9E1B8C">
                <wp:simplePos x="0" y="0"/>
                <wp:positionH relativeFrom="page">
                  <wp:posOffset>-4713890</wp:posOffset>
                </wp:positionH>
                <wp:positionV relativeFrom="paragraph">
                  <wp:posOffset>-1080135</wp:posOffset>
                </wp:positionV>
                <wp:extent cx="12230735" cy="11921490"/>
                <wp:effectExtent l="0" t="0" r="0" b="381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30735" cy="11921490"/>
                          <a:chOff x="-1058817" y="0"/>
                          <a:chExt cx="12231315" cy="11921846"/>
                        </a:xfrm>
                      </wpg:grpSpPr>
                      <wps:wsp>
                        <wps:cNvPr id="1" name="Trapezoid 1"/>
                        <wps:cNvSpPr/>
                        <wps:spPr>
                          <a:xfrm>
                            <a:off x="3024489" y="6602673"/>
                            <a:ext cx="4136065" cy="1913860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-1058817" y="0"/>
                            <a:ext cx="8633638" cy="6602669"/>
                            <a:chOff x="-1056209" y="0"/>
                            <a:chExt cx="8612372" cy="6432696"/>
                          </a:xfrm>
                        </wpg:grpSpPr>
                        <wps:wsp>
                          <wps:cNvPr id="5" name="Trapezoid 5"/>
                          <wps:cNvSpPr/>
                          <wps:spPr>
                            <a:xfrm rot="10800000">
                              <a:off x="2367474" y="3870249"/>
                              <a:ext cx="5188688" cy="2562447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rapezoid 6"/>
                          <wps:cNvSpPr/>
                          <wps:spPr>
                            <a:xfrm>
                              <a:off x="-1056209" y="0"/>
                              <a:ext cx="8612372" cy="3870251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Chevron 7"/>
                        <wps:cNvSpPr/>
                        <wps:spPr>
                          <a:xfrm>
                            <a:off x="6513537" y="3238375"/>
                            <a:ext cx="697230" cy="1347470"/>
                          </a:xfrm>
                          <a:prstGeom prst="chevron">
                            <a:avLst>
                              <a:gd name="adj" fmla="val 58106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Chevron 8"/>
                        <wps:cNvSpPr/>
                        <wps:spPr>
                          <a:xfrm>
                            <a:off x="3576464" y="3209493"/>
                            <a:ext cx="3105954" cy="1329055"/>
                          </a:xfrm>
                          <a:prstGeom prst="chevron">
                            <a:avLst>
                              <a:gd name="adj" fmla="val 35714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rapezoid 4"/>
                        <wps:cNvSpPr/>
                        <wps:spPr>
                          <a:xfrm>
                            <a:off x="2125018" y="8322533"/>
                            <a:ext cx="9047480" cy="3599313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93988" y="3561345"/>
                            <a:ext cx="2275205" cy="65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28EAE4" w14:textId="67510138" w:rsidR="00BB5801" w:rsidRPr="00167B1A" w:rsidRDefault="00BB5801" w:rsidP="007D344B">
                              <w:pPr>
                                <w:ind w:firstLine="0"/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67B1A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TA. 20</w:t>
                              </w:r>
                              <w:r w:rsidR="00F378F4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F2BFC" id="Group 15" o:spid="_x0000_s1027" style="position:absolute;left:0;text-align:left;margin-left:-371.15pt;margin-top:-85.05pt;width:963.05pt;height:938.7pt;z-index:251658240;mso-position-horizontal-relative:page;mso-width-relative:margin;mso-height-relative:margin" coordorigin="-10588" coordsize="122313,119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">
                <v:shape id="Trapezoid 1" o:spid="_x0000_s1028" style="position:absolute;left:30244;top:66026;width:41361;height:19139;visibility:visible;mso-wrap-style:square;v-text-anchor:middle" coordsize="4136065,191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" path="m,1913860l1127646,,3008419,,4136065,1913860,,1913860xe" fillcolor="#4bacc6 [3208]" stroked="f" strokeweight="3pt">
                  <v:path arrowok="t" o:connecttype="custom" o:connectlocs="0,1913860;1127646,0;3008419,0;4136065,1913860;0,1913860" o:connectangles="0,0,0,0,0"/>
                </v:shape>
                <v:group id="Group 20" o:spid="_x0000_s1029" style="position:absolute;left:-10588;width:86336;height:66026" coordorigin="-10562" coordsize="86123,64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Trapezoid 5" o:spid="_x0000_s1030" style="position:absolute;left:23674;top:38702;width:51887;height:25624;rotation:180;visibility:visible;mso-wrap-style:square;v-text-anchor:middle" coordsize="5188688,256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" path="m,2562447l1509794,,3678894,,5188688,2562447,,2562447xe" fillcolor="#92d050" stroked="f" strokeweight="2pt">
                    <v:path arrowok="t" o:connecttype="custom" o:connectlocs="0,2562447;1509794,0;3678894,0;5188688,2562447;0,2562447" o:connectangles="0,0,0,0,0"/>
                  </v:shape>
                  <v:shape id="Trapezoid 6" o:spid="_x0000_s1031" style="position:absolute;left:-10562;width:86123;height:38702;visibility:visible;mso-wrap-style:square;v-text-anchor:middle" coordsize="8612372,3870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" path="m,3870251l2280352,,6332020,,8612372,3870251,,3870251xe" fillcolor="#92d050" stroked="f" strokeweight="2pt">
                    <v:path arrowok="t" o:connecttype="custom" o:connectlocs="0,3870251;2280352,0;6332020,0;8612372,3870251;0,3870251" o:connectangles="0,0,0,0,0"/>
                  </v:shape>
                </v:group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7" o:spid="_x0000_s1032" type="#_x0000_t55" style="position:absolute;left:65135;top:32383;width:6972;height:13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" adj="9049" fillcolor="#c0504d [3205]" strokecolor="white [3201]" strokeweight="3pt"/>
                <v:shape id="Chevron 8" o:spid="_x0000_s1033" type="#_x0000_t55" style="position:absolute;left:35764;top:32094;width:31060;height:13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" adj="18299" fillcolor="#c0504d [3205]" strokecolor="white [3201]" strokeweight="3pt"/>
                <v:shape id="Trapezoid 4" o:spid="_x0000_s1034" style="position:absolute;left:21250;top:83225;width:90474;height:35993;visibility:visible;mso-wrap-style:square;v-text-anchor:middle" coordsize="9047480,3599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" path="m,3599313l2120715,,6926765,,9047480,3599313,,3599313xe" fillcolor="#4bacc6 [3208]" stroked="f" strokeweight="3pt">
                  <v:path arrowok="t" o:connecttype="custom" o:connectlocs="0,3599313;2120715,0;6926765,0;9047480,3599313;0,3599313" o:connectangles="0,0,0,0,0"/>
                </v:shape>
                <v:shape id="_x0000_s1035" type="#_x0000_t202" style="position:absolute;left:42939;top:35613;width:22752;height:6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1128EAE4" w14:textId="67510138" w:rsidR="00BB5801" w:rsidRPr="00167B1A" w:rsidRDefault="00BB5801" w:rsidP="007D344B">
                        <w:pPr>
                          <w:ind w:firstLine="0"/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67B1A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TA. 20</w:t>
                        </w:r>
                        <w:r w:rsidR="00F378F4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B319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1E4DF2" wp14:editId="26148E19">
                <wp:simplePos x="0" y="0"/>
                <wp:positionH relativeFrom="page">
                  <wp:align>left</wp:align>
                </wp:positionH>
                <wp:positionV relativeFrom="paragraph">
                  <wp:posOffset>-1095901</wp:posOffset>
                </wp:positionV>
                <wp:extent cx="472440" cy="10689021"/>
                <wp:effectExtent l="0" t="0" r="381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06890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F72A7" id="Rectangle 16" o:spid="_x0000_s1026" style="position:absolute;margin-left:0;margin-top:-86.3pt;width:37.2pt;height:841.65pt;z-index:2516664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" fillcolor="white [3212]" stroked="f" strokeweight="2pt">
                <w10:wrap anchorx="page"/>
              </v:rect>
            </w:pict>
          </mc:Fallback>
        </mc:AlternateContent>
      </w:r>
    </w:p>
    <w:p w14:paraId="18BC1E3D" w14:textId="2FC95303" w:rsidR="0059536F" w:rsidRPr="00251BE6" w:rsidRDefault="0059536F" w:rsidP="0059536F">
      <w:pPr>
        <w:rPr>
          <w:b/>
        </w:rPr>
      </w:pPr>
    </w:p>
    <w:p w14:paraId="03E0C43C" w14:textId="0F57E2C4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0D4F382" w14:textId="2D35969A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0" w:name="_GoBack"/>
      <w:bookmarkEnd w:id="0"/>
    </w:p>
    <w:p w14:paraId="648EA787" w14:textId="7FCA291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FBDD60F" w14:textId="76820381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0C9EC7E" w14:textId="55233E21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1265B" wp14:editId="6A1BACC1">
                <wp:simplePos x="0" y="0"/>
                <wp:positionH relativeFrom="margin">
                  <wp:posOffset>857593</wp:posOffset>
                </wp:positionH>
                <wp:positionV relativeFrom="paragraph">
                  <wp:posOffset>6985</wp:posOffset>
                </wp:positionV>
                <wp:extent cx="5016500" cy="7651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0" cy="765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2AEB3" w14:textId="393F8583" w:rsidR="00BB5801" w:rsidRPr="00670189" w:rsidRDefault="00BB5801" w:rsidP="00AB3196">
                            <w:pPr>
                              <w:ind w:firstLine="0"/>
                              <w:jc w:val="right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0189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 KELAUTAN DAN PERIKANAN KABUPATEN SUKABUMI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265B" id="_x0000_s1036" type="#_x0000_t202" style="position:absolute;margin-left:67.55pt;margin-top:.55pt;width:395pt;height:60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" filled="f" stroked="f">
                <v:textbox>
                  <w:txbxContent>
                    <w:p w14:paraId="3602AEB3" w14:textId="393F8583" w:rsidR="00BB5801" w:rsidRPr="00670189" w:rsidRDefault="00BB5801" w:rsidP="00AB3196">
                      <w:pPr>
                        <w:ind w:firstLine="0"/>
                        <w:jc w:val="right"/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0189"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DINAS KELAUTAN DAN PERIKANAN KABUPATEN SUKABUMI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827EF5" w14:textId="5DC886A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24D4709" w14:textId="6A3DA1E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9AAE96D" w14:textId="536DC9D9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CC9ED8B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9AA9309" w14:textId="3600E5C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FD79A2F" w14:textId="21EC3A7E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EAE1F" wp14:editId="78F865E1">
            <wp:simplePos x="0" y="0"/>
            <wp:positionH relativeFrom="column">
              <wp:posOffset>1165292</wp:posOffset>
            </wp:positionH>
            <wp:positionV relativeFrom="paragraph">
              <wp:posOffset>27305</wp:posOffset>
            </wp:positionV>
            <wp:extent cx="5666740" cy="3369945"/>
            <wp:effectExtent l="0" t="0" r="0" b="190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336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D42D5B6" w14:textId="3428C1E7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D68CCF" wp14:editId="1EAE9053">
                <wp:simplePos x="0" y="0"/>
                <wp:positionH relativeFrom="margin">
                  <wp:posOffset>348943</wp:posOffset>
                </wp:positionH>
                <wp:positionV relativeFrom="paragraph">
                  <wp:posOffset>187325</wp:posOffset>
                </wp:positionV>
                <wp:extent cx="2886710" cy="240030"/>
                <wp:effectExtent l="732790" t="0" r="72263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51119">
                          <a:off x="0" y="0"/>
                          <a:ext cx="2886710" cy="240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AA764" id="Rectangle 10" o:spid="_x0000_s1026" style="position:absolute;margin-left:27.5pt;margin-top:14.75pt;width:227.3pt;height:18.9pt;rotation:-3876324fd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" fillcolor="white [3212]" stroked="f" strokeweight="2pt">
                <w10:wrap anchorx="margin"/>
              </v:rect>
            </w:pict>
          </mc:Fallback>
        </mc:AlternateContent>
      </w:r>
    </w:p>
    <w:p w14:paraId="380DA2C0" w14:textId="2D5B1B9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296E7F" w14:textId="3188FCFC" w:rsidR="003E4739" w:rsidRDefault="00136CE6">
      <w:pPr>
        <w:spacing w:after="200" w:line="276" w:lineRule="auto"/>
        <w:ind w:firstLine="0"/>
        <w:jc w:val="left"/>
        <w:rPr>
          <w:lang w:val="id-ID"/>
        </w:rPr>
      </w:pPr>
      <w:r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9F11CEE" wp14:editId="7CE156A0">
                <wp:simplePos x="0" y="0"/>
                <wp:positionH relativeFrom="column">
                  <wp:posOffset>-956945</wp:posOffset>
                </wp:positionH>
                <wp:positionV relativeFrom="paragraph">
                  <wp:posOffset>206375</wp:posOffset>
                </wp:positionV>
                <wp:extent cx="2330450" cy="4759960"/>
                <wp:effectExtent l="5080" t="5080" r="7620" b="6985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0450" cy="4759960"/>
                          <a:chOff x="80645" y="4211812"/>
                          <a:chExt cx="1306273" cy="3121026"/>
                        </a:xfrm>
                      </wpg:grpSpPr>
                      <wpg:grpSp>
                        <wpg:cNvPr id="312" name="Grup 6"/>
                        <wpg:cNvGrpSpPr>
                          <a:grpSpLocks noChangeAspect="1"/>
                        </wpg:cNvGrpSpPr>
                        <wpg:grpSpPr bwMode="auto">
                          <a:xfrm>
                            <a:off x="141062" y="4211812"/>
                            <a:ext cx="1047750" cy="3121026"/>
                            <a:chOff x="141062" y="4211812"/>
                            <a:chExt cx="1047750" cy="3121026"/>
                          </a:xfrm>
                        </wpg:grpSpPr>
                        <wps:wsp>
                          <wps:cNvPr id="313" name="Bentuk bebas 20"/>
                          <wps:cNvSpPr>
                            <a:spLocks/>
                          </wps:cNvSpPr>
                          <wps:spPr bwMode="auto">
                            <a:xfrm>
                              <a:off x="369662" y="6216825"/>
                              <a:ext cx="193675" cy="698500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440"/>
                                <a:gd name="T2" fmla="*/ 61913 w 122"/>
                                <a:gd name="T3" fmla="*/ 241300 h 440"/>
                                <a:gd name="T4" fmla="*/ 133350 w 122"/>
                                <a:gd name="T5" fmla="*/ 482600 h 440"/>
                                <a:gd name="T6" fmla="*/ 193675 w 122"/>
                                <a:gd name="T7" fmla="*/ 661988 h 440"/>
                                <a:gd name="T8" fmla="*/ 193675 w 122"/>
                                <a:gd name="T9" fmla="*/ 698500 h 440"/>
                                <a:gd name="T10" fmla="*/ 120650 w 122"/>
                                <a:gd name="T11" fmla="*/ 485775 h 440"/>
                                <a:gd name="T12" fmla="*/ 61913 w 122"/>
                                <a:gd name="T13" fmla="*/ 285750 h 440"/>
                                <a:gd name="T14" fmla="*/ 9525 w 122"/>
                                <a:gd name="T15" fmla="*/ 84138 h 440"/>
                                <a:gd name="T16" fmla="*/ 0 w 122"/>
                                <a:gd name="T17" fmla="*/ 0 h 44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2" h="440">
                                  <a:moveTo>
                                    <a:pt x="0" y="0"/>
                                  </a:moveTo>
                                  <a:lnTo>
                                    <a:pt x="39" y="152"/>
                                  </a:lnTo>
                                  <a:lnTo>
                                    <a:pt x="84" y="304"/>
                                  </a:lnTo>
                                  <a:lnTo>
                                    <a:pt x="122" y="417"/>
                                  </a:lnTo>
                                  <a:lnTo>
                                    <a:pt x="122" y="440"/>
                                  </a:lnTo>
                                  <a:lnTo>
                                    <a:pt x="76" y="306"/>
                                  </a:lnTo>
                                  <a:lnTo>
                                    <a:pt x="39" y="180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Bentuk bebas 21"/>
                          <wps:cNvSpPr>
                            <a:spLocks/>
                          </wps:cNvSpPr>
                          <wps:spPr bwMode="auto">
                            <a:xfrm>
                              <a:off x="572862" y="6905800"/>
                              <a:ext cx="184150" cy="427038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0 h 269"/>
                                <a:gd name="T2" fmla="*/ 12700 w 116"/>
                                <a:gd name="T3" fmla="*/ 30163 h 269"/>
                                <a:gd name="T4" fmla="*/ 58738 w 116"/>
                                <a:gd name="T5" fmla="*/ 147638 h 269"/>
                                <a:gd name="T6" fmla="*/ 106363 w 116"/>
                                <a:gd name="T7" fmla="*/ 265113 h 269"/>
                                <a:gd name="T8" fmla="*/ 184150 w 116"/>
                                <a:gd name="T9" fmla="*/ 427038 h 269"/>
                                <a:gd name="T10" fmla="*/ 171450 w 116"/>
                                <a:gd name="T11" fmla="*/ 427038 h 269"/>
                                <a:gd name="T12" fmla="*/ 95250 w 116"/>
                                <a:gd name="T13" fmla="*/ 268288 h 269"/>
                                <a:gd name="T14" fmla="*/ 47625 w 116"/>
                                <a:gd name="T15" fmla="*/ 155575 h 269"/>
                                <a:gd name="T16" fmla="*/ 1588 w 116"/>
                                <a:gd name="T17" fmla="*/ 39688 h 269"/>
                                <a:gd name="T18" fmla="*/ 0 w 116"/>
                                <a:gd name="T19" fmla="*/ 0 h 26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6" h="269">
                                  <a:moveTo>
                                    <a:pt x="0" y="0"/>
                                  </a:moveTo>
                                  <a:lnTo>
                                    <a:pt x="8" y="19"/>
                                  </a:lnTo>
                                  <a:lnTo>
                                    <a:pt x="37" y="93"/>
                                  </a:lnTo>
                                  <a:lnTo>
                                    <a:pt x="67" y="167"/>
                                  </a:lnTo>
                                  <a:lnTo>
                                    <a:pt x="116" y="269"/>
                                  </a:lnTo>
                                  <a:lnTo>
                                    <a:pt x="108" y="269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30" y="98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Bentuk bebas 22"/>
                          <wps:cNvSpPr>
                            <a:spLocks/>
                          </wps:cNvSpPr>
                          <wps:spPr bwMode="auto">
                            <a:xfrm>
                              <a:off x="141062" y="4211812"/>
                              <a:ext cx="222250" cy="201930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1272"/>
                                <a:gd name="T2" fmla="*/ 0 w 140"/>
                                <a:gd name="T3" fmla="*/ 0 h 1272"/>
                                <a:gd name="T4" fmla="*/ 1588 w 140"/>
                                <a:gd name="T5" fmla="*/ 125413 h 1272"/>
                                <a:gd name="T6" fmla="*/ 4763 w 140"/>
                                <a:gd name="T7" fmla="*/ 252413 h 1272"/>
                                <a:gd name="T8" fmla="*/ 19050 w 140"/>
                                <a:gd name="T9" fmla="*/ 503238 h 1272"/>
                                <a:gd name="T10" fmla="*/ 36513 w 140"/>
                                <a:gd name="T11" fmla="*/ 755650 h 1272"/>
                                <a:gd name="T12" fmla="*/ 61913 w 140"/>
                                <a:gd name="T13" fmla="*/ 1006475 h 1272"/>
                                <a:gd name="T14" fmla="*/ 92075 w 140"/>
                                <a:gd name="T15" fmla="*/ 1257300 h 1272"/>
                                <a:gd name="T16" fmla="*/ 131763 w 140"/>
                                <a:gd name="T17" fmla="*/ 1504950 h 1272"/>
                                <a:gd name="T18" fmla="*/ 169863 w 140"/>
                                <a:gd name="T19" fmla="*/ 1724025 h 1272"/>
                                <a:gd name="T20" fmla="*/ 214313 w 140"/>
                                <a:gd name="T21" fmla="*/ 1941513 h 1272"/>
                                <a:gd name="T22" fmla="*/ 222250 w 140"/>
                                <a:gd name="T23" fmla="*/ 2019300 h 1272"/>
                                <a:gd name="T24" fmla="*/ 219075 w 140"/>
                                <a:gd name="T25" fmla="*/ 2003425 h 1272"/>
                                <a:gd name="T26" fmla="*/ 166688 w 140"/>
                                <a:gd name="T27" fmla="*/ 1755775 h 1272"/>
                                <a:gd name="T28" fmla="*/ 122238 w 140"/>
                                <a:gd name="T29" fmla="*/ 1506538 h 1272"/>
                                <a:gd name="T30" fmla="*/ 84138 w 140"/>
                                <a:gd name="T31" fmla="*/ 1257300 h 1272"/>
                                <a:gd name="T32" fmla="*/ 55563 w 140"/>
                                <a:gd name="T33" fmla="*/ 1006475 h 1272"/>
                                <a:gd name="T34" fmla="*/ 31750 w 140"/>
                                <a:gd name="T35" fmla="*/ 755650 h 1272"/>
                                <a:gd name="T36" fmla="*/ 14288 w 140"/>
                                <a:gd name="T37" fmla="*/ 503238 h 1272"/>
                                <a:gd name="T38" fmla="*/ 3175 w 140"/>
                                <a:gd name="T39" fmla="*/ 252413 h 1272"/>
                                <a:gd name="T40" fmla="*/ 0 w 140"/>
                                <a:gd name="T41" fmla="*/ 125413 h 1272"/>
                                <a:gd name="T42" fmla="*/ 0 w 140"/>
                                <a:gd name="T43" fmla="*/ 0 h 1272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40" h="1272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79"/>
                                  </a:lnTo>
                                  <a:lnTo>
                                    <a:pt x="3" y="159"/>
                                  </a:lnTo>
                                  <a:lnTo>
                                    <a:pt x="12" y="317"/>
                                  </a:lnTo>
                                  <a:lnTo>
                                    <a:pt x="23" y="476"/>
                                  </a:lnTo>
                                  <a:lnTo>
                                    <a:pt x="39" y="634"/>
                                  </a:lnTo>
                                  <a:lnTo>
                                    <a:pt x="58" y="792"/>
                                  </a:lnTo>
                                  <a:lnTo>
                                    <a:pt x="83" y="948"/>
                                  </a:lnTo>
                                  <a:lnTo>
                                    <a:pt x="107" y="1086"/>
                                  </a:lnTo>
                                  <a:lnTo>
                                    <a:pt x="135" y="1223"/>
                                  </a:lnTo>
                                  <a:lnTo>
                                    <a:pt x="140" y="1272"/>
                                  </a:lnTo>
                                  <a:lnTo>
                                    <a:pt x="138" y="1262"/>
                                  </a:lnTo>
                                  <a:lnTo>
                                    <a:pt x="105" y="1106"/>
                                  </a:lnTo>
                                  <a:lnTo>
                                    <a:pt x="77" y="949"/>
                                  </a:lnTo>
                                  <a:lnTo>
                                    <a:pt x="53" y="792"/>
                                  </a:lnTo>
                                  <a:lnTo>
                                    <a:pt x="35" y="634"/>
                                  </a:lnTo>
                                  <a:lnTo>
                                    <a:pt x="20" y="476"/>
                                  </a:lnTo>
                                  <a:lnTo>
                                    <a:pt x="9" y="317"/>
                                  </a:lnTo>
                                  <a:lnTo>
                                    <a:pt x="2" y="15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Bentuk bebas 23"/>
                          <wps:cNvSpPr>
                            <a:spLocks/>
                          </wps:cNvSpPr>
                          <wps:spPr bwMode="auto">
                            <a:xfrm>
                              <a:off x="341087" y="4861100"/>
                              <a:ext cx="71438" cy="1355725"/>
                            </a:xfrm>
                            <a:custGeom>
                              <a:avLst/>
                              <a:gdLst>
                                <a:gd name="T0" fmla="*/ 71438 w 45"/>
                                <a:gd name="T1" fmla="*/ 0 h 854"/>
                                <a:gd name="T2" fmla="*/ 71438 w 45"/>
                                <a:gd name="T3" fmla="*/ 0 h 854"/>
                                <a:gd name="T4" fmla="*/ 55563 w 45"/>
                                <a:gd name="T5" fmla="*/ 104775 h 854"/>
                                <a:gd name="T6" fmla="*/ 41275 w 45"/>
                                <a:gd name="T7" fmla="*/ 211138 h 854"/>
                                <a:gd name="T8" fmla="*/ 22225 w 45"/>
                                <a:gd name="T9" fmla="*/ 423863 h 854"/>
                                <a:gd name="T10" fmla="*/ 9525 w 45"/>
                                <a:gd name="T11" fmla="*/ 636588 h 854"/>
                                <a:gd name="T12" fmla="*/ 4763 w 45"/>
                                <a:gd name="T13" fmla="*/ 847725 h 854"/>
                                <a:gd name="T14" fmla="*/ 9525 w 45"/>
                                <a:gd name="T15" fmla="*/ 1062038 h 854"/>
                                <a:gd name="T16" fmla="*/ 22225 w 45"/>
                                <a:gd name="T17" fmla="*/ 1274763 h 854"/>
                                <a:gd name="T18" fmla="*/ 28575 w 45"/>
                                <a:gd name="T19" fmla="*/ 1355725 h 854"/>
                                <a:gd name="T20" fmla="*/ 28575 w 45"/>
                                <a:gd name="T21" fmla="*/ 1350963 h 854"/>
                                <a:gd name="T22" fmla="*/ 14288 w 45"/>
                                <a:gd name="T23" fmla="*/ 1292225 h 854"/>
                                <a:gd name="T24" fmla="*/ 12700 w 45"/>
                                <a:gd name="T25" fmla="*/ 1274763 h 854"/>
                                <a:gd name="T26" fmla="*/ 1588 w 45"/>
                                <a:gd name="T27" fmla="*/ 1062038 h 854"/>
                                <a:gd name="T28" fmla="*/ 0 w 45"/>
                                <a:gd name="T29" fmla="*/ 847725 h 854"/>
                                <a:gd name="T30" fmla="*/ 4763 w 45"/>
                                <a:gd name="T31" fmla="*/ 636588 h 854"/>
                                <a:gd name="T32" fmla="*/ 19050 w 45"/>
                                <a:gd name="T33" fmla="*/ 423863 h 854"/>
                                <a:gd name="T34" fmla="*/ 39688 w 45"/>
                                <a:gd name="T35" fmla="*/ 209550 h 854"/>
                                <a:gd name="T36" fmla="*/ 53975 w 45"/>
                                <a:gd name="T37" fmla="*/ 104775 h 854"/>
                                <a:gd name="T38" fmla="*/ 71438 w 45"/>
                                <a:gd name="T39" fmla="*/ 0 h 854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5" h="854">
                                  <a:moveTo>
                                    <a:pt x="45" y="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35" y="66"/>
                                  </a:lnTo>
                                  <a:lnTo>
                                    <a:pt x="26" y="133"/>
                                  </a:lnTo>
                                  <a:lnTo>
                                    <a:pt x="14" y="267"/>
                                  </a:lnTo>
                                  <a:lnTo>
                                    <a:pt x="6" y="401"/>
                                  </a:lnTo>
                                  <a:lnTo>
                                    <a:pt x="3" y="534"/>
                                  </a:lnTo>
                                  <a:lnTo>
                                    <a:pt x="6" y="669"/>
                                  </a:lnTo>
                                  <a:lnTo>
                                    <a:pt x="14" y="803"/>
                                  </a:lnTo>
                                  <a:lnTo>
                                    <a:pt x="18" y="854"/>
                                  </a:lnTo>
                                  <a:lnTo>
                                    <a:pt x="18" y="851"/>
                                  </a:lnTo>
                                  <a:lnTo>
                                    <a:pt x="9" y="814"/>
                                  </a:lnTo>
                                  <a:lnTo>
                                    <a:pt x="8" y="803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3" y="401"/>
                                  </a:lnTo>
                                  <a:lnTo>
                                    <a:pt x="12" y="267"/>
                                  </a:lnTo>
                                  <a:lnTo>
                                    <a:pt x="25" y="132"/>
                                  </a:lnTo>
                                  <a:lnTo>
                                    <a:pt x="34" y="66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Bentuk bebas 24"/>
                          <wps:cNvSpPr>
                            <a:spLocks/>
                          </wps:cNvSpPr>
                          <wps:spPr bwMode="auto">
                            <a:xfrm>
                              <a:off x="363312" y="6231112"/>
                              <a:ext cx="244475" cy="998538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629"/>
                                <a:gd name="T2" fmla="*/ 15875 w 154"/>
                                <a:gd name="T3" fmla="*/ 69850 h 629"/>
                                <a:gd name="T4" fmla="*/ 33338 w 154"/>
                                <a:gd name="T5" fmla="*/ 200025 h 629"/>
                                <a:gd name="T6" fmla="*/ 53975 w 154"/>
                                <a:gd name="T7" fmla="*/ 328613 h 629"/>
                                <a:gd name="T8" fmla="*/ 84138 w 154"/>
                                <a:gd name="T9" fmla="*/ 465138 h 629"/>
                                <a:gd name="T10" fmla="*/ 119063 w 154"/>
                                <a:gd name="T11" fmla="*/ 603250 h 629"/>
                                <a:gd name="T12" fmla="*/ 158750 w 154"/>
                                <a:gd name="T13" fmla="*/ 739775 h 629"/>
                                <a:gd name="T14" fmla="*/ 190500 w 154"/>
                                <a:gd name="T15" fmla="*/ 827088 h 629"/>
                                <a:gd name="T16" fmla="*/ 223838 w 154"/>
                                <a:gd name="T17" fmla="*/ 914400 h 629"/>
                                <a:gd name="T18" fmla="*/ 241300 w 154"/>
                                <a:gd name="T19" fmla="*/ 981075 h 629"/>
                                <a:gd name="T20" fmla="*/ 244475 w 154"/>
                                <a:gd name="T21" fmla="*/ 998538 h 629"/>
                                <a:gd name="T22" fmla="*/ 222250 w 154"/>
                                <a:gd name="T23" fmla="*/ 944563 h 629"/>
                                <a:gd name="T24" fmla="*/ 182563 w 154"/>
                                <a:gd name="T25" fmla="*/ 844550 h 629"/>
                                <a:gd name="T26" fmla="*/ 147638 w 154"/>
                                <a:gd name="T27" fmla="*/ 742950 h 629"/>
                                <a:gd name="T28" fmla="*/ 106363 w 154"/>
                                <a:gd name="T29" fmla="*/ 608013 h 629"/>
                                <a:gd name="T30" fmla="*/ 74613 w 154"/>
                                <a:gd name="T31" fmla="*/ 468313 h 629"/>
                                <a:gd name="T32" fmla="*/ 44450 w 154"/>
                                <a:gd name="T33" fmla="*/ 328613 h 629"/>
                                <a:gd name="T34" fmla="*/ 19050 w 154"/>
                                <a:gd name="T35" fmla="*/ 165100 h 629"/>
                                <a:gd name="T36" fmla="*/ 0 w 154"/>
                                <a:gd name="T37" fmla="*/ 0 h 629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4" h="629">
                                  <a:moveTo>
                                    <a:pt x="0" y="0"/>
                                  </a:moveTo>
                                  <a:lnTo>
                                    <a:pt x="10" y="44"/>
                                  </a:lnTo>
                                  <a:lnTo>
                                    <a:pt x="21" y="126"/>
                                  </a:lnTo>
                                  <a:lnTo>
                                    <a:pt x="34" y="207"/>
                                  </a:lnTo>
                                  <a:lnTo>
                                    <a:pt x="53" y="293"/>
                                  </a:lnTo>
                                  <a:lnTo>
                                    <a:pt x="75" y="380"/>
                                  </a:lnTo>
                                  <a:lnTo>
                                    <a:pt x="100" y="466"/>
                                  </a:lnTo>
                                  <a:lnTo>
                                    <a:pt x="120" y="521"/>
                                  </a:lnTo>
                                  <a:lnTo>
                                    <a:pt x="141" y="576"/>
                                  </a:lnTo>
                                  <a:lnTo>
                                    <a:pt x="152" y="618"/>
                                  </a:lnTo>
                                  <a:lnTo>
                                    <a:pt x="154" y="629"/>
                                  </a:lnTo>
                                  <a:lnTo>
                                    <a:pt x="140" y="595"/>
                                  </a:lnTo>
                                  <a:lnTo>
                                    <a:pt x="115" y="532"/>
                                  </a:lnTo>
                                  <a:lnTo>
                                    <a:pt x="93" y="468"/>
                                  </a:lnTo>
                                  <a:lnTo>
                                    <a:pt x="67" y="383"/>
                                  </a:lnTo>
                                  <a:lnTo>
                                    <a:pt x="47" y="295"/>
                                  </a:lnTo>
                                  <a:lnTo>
                                    <a:pt x="28" y="207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Bentuk bebas 25"/>
                          <wps:cNvSpPr>
                            <a:spLocks/>
                          </wps:cNvSpPr>
                          <wps:spPr bwMode="auto">
                            <a:xfrm>
                              <a:off x="620487" y="7223300"/>
                              <a:ext cx="52388" cy="109538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69"/>
                                <a:gd name="T2" fmla="*/ 52388 w 33"/>
                                <a:gd name="T3" fmla="*/ 109538 h 69"/>
                                <a:gd name="T4" fmla="*/ 38100 w 33"/>
                                <a:gd name="T5" fmla="*/ 109538 h 69"/>
                                <a:gd name="T6" fmla="*/ 19050 w 33"/>
                                <a:gd name="T7" fmla="*/ 55563 h 69"/>
                                <a:gd name="T8" fmla="*/ 0 w 33"/>
                                <a:gd name="T9" fmla="*/ 0 h 6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69">
                                  <a:moveTo>
                                    <a:pt x="0" y="0"/>
                                  </a:moveTo>
                                  <a:lnTo>
                                    <a:pt x="33" y="69"/>
                                  </a:lnTo>
                                  <a:lnTo>
                                    <a:pt x="24" y="69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Bentuk bebas 26"/>
                          <wps:cNvSpPr>
                            <a:spLocks/>
                          </wps:cNvSpPr>
                          <wps:spPr bwMode="auto">
                            <a:xfrm>
                              <a:off x="355374" y="6153325"/>
                              <a:ext cx="23813" cy="147638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3"/>
                                <a:gd name="T2" fmla="*/ 14288 w 15"/>
                                <a:gd name="T3" fmla="*/ 58738 h 93"/>
                                <a:gd name="T4" fmla="*/ 14288 w 15"/>
                                <a:gd name="T5" fmla="*/ 63500 h 93"/>
                                <a:gd name="T6" fmla="*/ 23813 w 15"/>
                                <a:gd name="T7" fmla="*/ 147638 h 93"/>
                                <a:gd name="T8" fmla="*/ 7938 w 15"/>
                                <a:gd name="T9" fmla="*/ 77788 h 93"/>
                                <a:gd name="T10" fmla="*/ 0 w 15"/>
                                <a:gd name="T11" fmla="*/ 0 h 9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3">
                                  <a:moveTo>
                                    <a:pt x="0" y="0"/>
                                  </a:moveTo>
                                  <a:lnTo>
                                    <a:pt x="9" y="37"/>
                                  </a:lnTo>
                                  <a:lnTo>
                                    <a:pt x="9" y="40"/>
                                  </a:lnTo>
                                  <a:lnTo>
                                    <a:pt x="15" y="93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Bentuk bebas 27"/>
                          <wps:cNvSpPr>
                            <a:spLocks/>
                          </wps:cNvSpPr>
                          <wps:spPr bwMode="auto">
                            <a:xfrm>
                              <a:off x="563337" y="5689775"/>
                              <a:ext cx="625475" cy="1216025"/>
                            </a:xfrm>
                            <a:custGeom>
                              <a:avLst/>
                              <a:gdLst>
                                <a:gd name="T0" fmla="*/ 625475 w 394"/>
                                <a:gd name="T1" fmla="*/ 0 h 766"/>
                                <a:gd name="T2" fmla="*/ 625475 w 394"/>
                                <a:gd name="T3" fmla="*/ 0 h 766"/>
                                <a:gd name="T4" fmla="*/ 565150 w 394"/>
                                <a:gd name="T5" fmla="*/ 60325 h 766"/>
                                <a:gd name="T6" fmla="*/ 506413 w 394"/>
                                <a:gd name="T7" fmla="*/ 122238 h 766"/>
                                <a:gd name="T8" fmla="*/ 450850 w 394"/>
                                <a:gd name="T9" fmla="*/ 185738 h 766"/>
                                <a:gd name="T10" fmla="*/ 395288 w 394"/>
                                <a:gd name="T11" fmla="*/ 254000 h 766"/>
                                <a:gd name="T12" fmla="*/ 328613 w 394"/>
                                <a:gd name="T13" fmla="*/ 346075 h 766"/>
                                <a:gd name="T14" fmla="*/ 266700 w 394"/>
                                <a:gd name="T15" fmla="*/ 438150 h 766"/>
                                <a:gd name="T16" fmla="*/ 207963 w 394"/>
                                <a:gd name="T17" fmla="*/ 538163 h 766"/>
                                <a:gd name="T18" fmla="*/ 155575 w 394"/>
                                <a:gd name="T19" fmla="*/ 638175 h 766"/>
                                <a:gd name="T20" fmla="*/ 109538 w 394"/>
                                <a:gd name="T21" fmla="*/ 741363 h 766"/>
                                <a:gd name="T22" fmla="*/ 71438 w 394"/>
                                <a:gd name="T23" fmla="*/ 849313 h 766"/>
                                <a:gd name="T24" fmla="*/ 41275 w 394"/>
                                <a:gd name="T25" fmla="*/ 958850 h 766"/>
                                <a:gd name="T26" fmla="*/ 22225 w 394"/>
                                <a:gd name="T27" fmla="*/ 1068388 h 766"/>
                                <a:gd name="T28" fmla="*/ 11113 w 394"/>
                                <a:gd name="T29" fmla="*/ 1184275 h 766"/>
                                <a:gd name="T30" fmla="*/ 9525 w 394"/>
                                <a:gd name="T31" fmla="*/ 1216025 h 766"/>
                                <a:gd name="T32" fmla="*/ 0 w 394"/>
                                <a:gd name="T33" fmla="*/ 1189038 h 766"/>
                                <a:gd name="T34" fmla="*/ 1588 w 394"/>
                                <a:gd name="T35" fmla="*/ 1181100 h 766"/>
                                <a:gd name="T36" fmla="*/ 11113 w 394"/>
                                <a:gd name="T37" fmla="*/ 1068388 h 766"/>
                                <a:gd name="T38" fmla="*/ 33338 w 394"/>
                                <a:gd name="T39" fmla="*/ 957263 h 766"/>
                                <a:gd name="T40" fmla="*/ 63500 w 394"/>
                                <a:gd name="T41" fmla="*/ 846138 h 766"/>
                                <a:gd name="T42" fmla="*/ 103188 w 394"/>
                                <a:gd name="T43" fmla="*/ 739775 h 766"/>
                                <a:gd name="T44" fmla="*/ 149225 w 394"/>
                                <a:gd name="T45" fmla="*/ 635000 h 766"/>
                                <a:gd name="T46" fmla="*/ 201613 w 394"/>
                                <a:gd name="T47" fmla="*/ 533400 h 766"/>
                                <a:gd name="T48" fmla="*/ 260350 w 394"/>
                                <a:gd name="T49" fmla="*/ 436563 h 766"/>
                                <a:gd name="T50" fmla="*/ 323850 w 394"/>
                                <a:gd name="T51" fmla="*/ 341313 h 766"/>
                                <a:gd name="T52" fmla="*/ 393700 w 394"/>
                                <a:gd name="T53" fmla="*/ 250825 h 766"/>
                                <a:gd name="T54" fmla="*/ 447675 w 394"/>
                                <a:gd name="T55" fmla="*/ 184150 h 766"/>
                                <a:gd name="T56" fmla="*/ 504825 w 394"/>
                                <a:gd name="T57" fmla="*/ 120650 h 766"/>
                                <a:gd name="T58" fmla="*/ 561975 w 394"/>
                                <a:gd name="T59" fmla="*/ 58738 h 766"/>
                                <a:gd name="T60" fmla="*/ 625475 w 394"/>
                                <a:gd name="T61" fmla="*/ 0 h 76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Bentuk bebas 28"/>
                          <wps:cNvSpPr>
                            <a:spLocks/>
                          </wps:cNvSpPr>
                          <wps:spPr bwMode="auto">
                            <a:xfrm>
                              <a:off x="563337" y="6915325"/>
                              <a:ext cx="57150" cy="30797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0 h 194"/>
                                <a:gd name="T2" fmla="*/ 9525 w 36"/>
                                <a:gd name="T3" fmla="*/ 25400 h 194"/>
                                <a:gd name="T4" fmla="*/ 11113 w 36"/>
                                <a:gd name="T5" fmla="*/ 30163 h 194"/>
                                <a:gd name="T6" fmla="*/ 17463 w 36"/>
                                <a:gd name="T7" fmla="*/ 127000 h 194"/>
                                <a:gd name="T8" fmla="*/ 31750 w 36"/>
                                <a:gd name="T9" fmla="*/ 209550 h 194"/>
                                <a:gd name="T10" fmla="*/ 52388 w 36"/>
                                <a:gd name="T11" fmla="*/ 293688 h 194"/>
                                <a:gd name="T12" fmla="*/ 57150 w 36"/>
                                <a:gd name="T13" fmla="*/ 307975 h 194"/>
                                <a:gd name="T14" fmla="*/ 33338 w 36"/>
                                <a:gd name="T15" fmla="*/ 255588 h 194"/>
                                <a:gd name="T16" fmla="*/ 23813 w 36"/>
                                <a:gd name="T17" fmla="*/ 230188 h 194"/>
                                <a:gd name="T18" fmla="*/ 7938 w 36"/>
                                <a:gd name="T19" fmla="*/ 128588 h 194"/>
                                <a:gd name="T20" fmla="*/ 1588 w 36"/>
                                <a:gd name="T21" fmla="*/ 65088 h 194"/>
                                <a:gd name="T22" fmla="*/ 0 w 36"/>
                                <a:gd name="T23" fmla="*/ 0 h 19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6" h="194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11" y="80"/>
                                  </a:lnTo>
                                  <a:lnTo>
                                    <a:pt x="20" y="132"/>
                                  </a:lnTo>
                                  <a:lnTo>
                                    <a:pt x="33" y="185"/>
                                  </a:lnTo>
                                  <a:lnTo>
                                    <a:pt x="36" y="194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Bentuk bebas 29"/>
                          <wps:cNvSpPr>
                            <a:spLocks/>
                          </wps:cNvSpPr>
                          <wps:spPr bwMode="auto">
                            <a:xfrm>
                              <a:off x="607787" y="7229650"/>
                              <a:ext cx="49213" cy="103188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5"/>
                                <a:gd name="T2" fmla="*/ 49213 w 31"/>
                                <a:gd name="T3" fmla="*/ 103188 h 65"/>
                                <a:gd name="T4" fmla="*/ 36513 w 31"/>
                                <a:gd name="T5" fmla="*/ 103188 h 65"/>
                                <a:gd name="T6" fmla="*/ 0 w 31"/>
                                <a:gd name="T7" fmla="*/ 0 h 6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5">
                                  <a:moveTo>
                                    <a:pt x="0" y="0"/>
                                  </a:moveTo>
                                  <a:lnTo>
                                    <a:pt x="31" y="65"/>
                                  </a:lnTo>
                                  <a:lnTo>
                                    <a:pt x="23" y="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Bentuk bebas 30"/>
                          <wps:cNvSpPr>
                            <a:spLocks/>
                          </wps:cNvSpPr>
                          <wps:spPr bwMode="auto">
                            <a:xfrm>
                              <a:off x="563337" y="6878812"/>
                              <a:ext cx="11113" cy="6667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2"/>
                                <a:gd name="T2" fmla="*/ 9525 w 7"/>
                                <a:gd name="T3" fmla="*/ 26988 h 42"/>
                                <a:gd name="T4" fmla="*/ 11113 w 7"/>
                                <a:gd name="T5" fmla="*/ 66675 h 42"/>
                                <a:gd name="T6" fmla="*/ 9525 w 7"/>
                                <a:gd name="T7" fmla="*/ 61913 h 42"/>
                                <a:gd name="T8" fmla="*/ 0 w 7"/>
                                <a:gd name="T9" fmla="*/ 36513 h 42"/>
                                <a:gd name="T10" fmla="*/ 0 w 7"/>
                                <a:gd name="T11" fmla="*/ 0 h 4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2">
                                  <a:moveTo>
                                    <a:pt x="0" y="0"/>
                                  </a:moveTo>
                                  <a:lnTo>
                                    <a:pt x="6" y="17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Bentuk bebas 31"/>
                          <wps:cNvSpPr>
                            <a:spLocks/>
                          </wps:cNvSpPr>
                          <wps:spPr bwMode="auto">
                            <a:xfrm>
                              <a:off x="587149" y="7145512"/>
                              <a:ext cx="71438" cy="18732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118"/>
                                <a:gd name="T2" fmla="*/ 9525 w 45"/>
                                <a:gd name="T3" fmla="*/ 25400 h 118"/>
                                <a:gd name="T4" fmla="*/ 33338 w 45"/>
                                <a:gd name="T5" fmla="*/ 77788 h 118"/>
                                <a:gd name="T6" fmla="*/ 52388 w 45"/>
                                <a:gd name="T7" fmla="*/ 133350 h 118"/>
                                <a:gd name="T8" fmla="*/ 71438 w 45"/>
                                <a:gd name="T9" fmla="*/ 187325 h 118"/>
                                <a:gd name="T10" fmla="*/ 69850 w 45"/>
                                <a:gd name="T11" fmla="*/ 187325 h 118"/>
                                <a:gd name="T12" fmla="*/ 20638 w 45"/>
                                <a:gd name="T13" fmla="*/ 84138 h 118"/>
                                <a:gd name="T14" fmla="*/ 17463 w 45"/>
                                <a:gd name="T15" fmla="*/ 66675 h 118"/>
                                <a:gd name="T16" fmla="*/ 0 w 45"/>
                                <a:gd name="T17" fmla="*/ 0 h 11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" h="118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21" y="49"/>
                                  </a:lnTo>
                                  <a:lnTo>
                                    <a:pt x="33" y="84"/>
                                  </a:lnTo>
                                  <a:lnTo>
                                    <a:pt x="45" y="118"/>
                                  </a:lnTo>
                                  <a:lnTo>
                                    <a:pt x="44" y="118"/>
                                  </a:lnTo>
                                  <a:lnTo>
                                    <a:pt x="13" y="53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5" name="Grup 7"/>
                        <wpg:cNvGrpSpPr>
                          <a:grpSpLocks noChangeAspect="1"/>
                        </wpg:cNvGrpSpPr>
                        <wpg:grpSpPr bwMode="auto">
                          <a:xfrm>
                            <a:off x="80645" y="4826972"/>
                            <a:ext cx="1306273" cy="2505863"/>
                            <a:chOff x="80645" y="4649964"/>
                            <a:chExt cx="874712" cy="1677988"/>
                          </a:xfrm>
                        </wpg:grpSpPr>
                        <wps:wsp>
                          <wps:cNvPr id="326" name="Freeform 8"/>
                          <wps:cNvSpPr>
                            <a:spLocks/>
                          </wps:cNvSpPr>
                          <wps:spPr bwMode="auto">
                            <a:xfrm>
                              <a:off x="118745" y="5189714"/>
                              <a:ext cx="198438" cy="714375"/>
                            </a:xfrm>
                            <a:custGeom>
                              <a:avLst/>
                              <a:gdLst>
                                <a:gd name="T0" fmla="*/ 0 w 125"/>
                                <a:gd name="T1" fmla="*/ 0 h 450"/>
                                <a:gd name="T2" fmla="*/ 65088 w 125"/>
                                <a:gd name="T3" fmla="*/ 246063 h 450"/>
                                <a:gd name="T4" fmla="*/ 136525 w 125"/>
                                <a:gd name="T5" fmla="*/ 490538 h 450"/>
                                <a:gd name="T6" fmla="*/ 198438 w 125"/>
                                <a:gd name="T7" fmla="*/ 674688 h 450"/>
                                <a:gd name="T8" fmla="*/ 198438 w 125"/>
                                <a:gd name="T9" fmla="*/ 714375 h 450"/>
                                <a:gd name="T10" fmla="*/ 125413 w 125"/>
                                <a:gd name="T11" fmla="*/ 493713 h 450"/>
                                <a:gd name="T12" fmla="*/ 65088 w 125"/>
                                <a:gd name="T13" fmla="*/ 290513 h 450"/>
                                <a:gd name="T14" fmla="*/ 11113 w 125"/>
                                <a:gd name="T15" fmla="*/ 85725 h 450"/>
                                <a:gd name="T16" fmla="*/ 0 w 125"/>
                                <a:gd name="T17" fmla="*/ 0 h 45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" h="450">
                                  <a:moveTo>
                                    <a:pt x="0" y="0"/>
                                  </a:moveTo>
                                  <a:lnTo>
                                    <a:pt x="41" y="155"/>
                                  </a:lnTo>
                                  <a:lnTo>
                                    <a:pt x="86" y="309"/>
                                  </a:lnTo>
                                  <a:lnTo>
                                    <a:pt x="125" y="425"/>
                                  </a:lnTo>
                                  <a:lnTo>
                                    <a:pt x="125" y="450"/>
                                  </a:lnTo>
                                  <a:lnTo>
                                    <a:pt x="79" y="311"/>
                                  </a:lnTo>
                                  <a:lnTo>
                                    <a:pt x="41" y="183"/>
                                  </a:lnTo>
                                  <a:lnTo>
                                    <a:pt x="7" y="5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9"/>
                          <wps:cNvSpPr>
                            <a:spLocks/>
                          </wps:cNvSpPr>
                          <wps:spPr bwMode="auto">
                            <a:xfrm>
                              <a:off x="328295" y="5891389"/>
                              <a:ext cx="187325" cy="436563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0 h 275"/>
                                <a:gd name="T2" fmla="*/ 12700 w 118"/>
                                <a:gd name="T3" fmla="*/ 31750 h 275"/>
                                <a:gd name="T4" fmla="*/ 58738 w 118"/>
                                <a:gd name="T5" fmla="*/ 152400 h 275"/>
                                <a:gd name="T6" fmla="*/ 109538 w 118"/>
                                <a:gd name="T7" fmla="*/ 269875 h 275"/>
                                <a:gd name="T8" fmla="*/ 187325 w 118"/>
                                <a:gd name="T9" fmla="*/ 436563 h 275"/>
                                <a:gd name="T10" fmla="*/ 173038 w 118"/>
                                <a:gd name="T11" fmla="*/ 436563 h 275"/>
                                <a:gd name="T12" fmla="*/ 96838 w 118"/>
                                <a:gd name="T13" fmla="*/ 276225 h 275"/>
                                <a:gd name="T14" fmla="*/ 47625 w 118"/>
                                <a:gd name="T15" fmla="*/ 158750 h 275"/>
                                <a:gd name="T16" fmla="*/ 0 w 118"/>
                                <a:gd name="T17" fmla="*/ 41275 h 275"/>
                                <a:gd name="T18" fmla="*/ 0 w 118"/>
                                <a:gd name="T19" fmla="*/ 0 h 27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8" h="275">
                                  <a:moveTo>
                                    <a:pt x="0" y="0"/>
                                  </a:moveTo>
                                  <a:lnTo>
                                    <a:pt x="8" y="20"/>
                                  </a:lnTo>
                                  <a:lnTo>
                                    <a:pt x="37" y="96"/>
                                  </a:lnTo>
                                  <a:lnTo>
                                    <a:pt x="69" y="170"/>
                                  </a:lnTo>
                                  <a:lnTo>
                                    <a:pt x="118" y="275"/>
                                  </a:lnTo>
                                  <a:lnTo>
                                    <a:pt x="109" y="275"/>
                                  </a:lnTo>
                                  <a:lnTo>
                                    <a:pt x="61" y="174"/>
                                  </a:lnTo>
                                  <a:lnTo>
                                    <a:pt x="30" y="100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0"/>
                          <wps:cNvSpPr>
                            <a:spLocks/>
                          </wps:cNvSpPr>
                          <wps:spPr bwMode="auto">
                            <a:xfrm>
                              <a:off x="80645" y="5010327"/>
                              <a:ext cx="31750" cy="192088"/>
                            </a:xfrm>
                            <a:custGeom>
                              <a:avLst/>
                              <a:gdLst>
                                <a:gd name="T0" fmla="*/ 0 w 20"/>
                                <a:gd name="T1" fmla="*/ 0 h 121"/>
                                <a:gd name="T2" fmla="*/ 25400 w 20"/>
                                <a:gd name="T3" fmla="*/ 114300 h 121"/>
                                <a:gd name="T4" fmla="*/ 31750 w 20"/>
                                <a:gd name="T5" fmla="*/ 192088 h 121"/>
                                <a:gd name="T6" fmla="*/ 28575 w 20"/>
                                <a:gd name="T7" fmla="*/ 177800 h 121"/>
                                <a:gd name="T8" fmla="*/ 0 w 20"/>
                                <a:gd name="T9" fmla="*/ 49213 h 121"/>
                                <a:gd name="T10" fmla="*/ 0 w 20"/>
                                <a:gd name="T11" fmla="*/ 0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" h="121">
                                  <a:moveTo>
                                    <a:pt x="0" y="0"/>
                                  </a:moveTo>
                                  <a:lnTo>
                                    <a:pt x="16" y="72"/>
                                  </a:lnTo>
                                  <a:lnTo>
                                    <a:pt x="20" y="121"/>
                                  </a:lnTo>
                                  <a:lnTo>
                                    <a:pt x="18" y="11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2"/>
                          <wps:cNvSpPr>
                            <a:spLocks/>
                          </wps:cNvSpPr>
                          <wps:spPr bwMode="auto">
                            <a:xfrm>
                              <a:off x="112395" y="5202414"/>
                              <a:ext cx="250825" cy="1020763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0 h 643"/>
                                <a:gd name="T2" fmla="*/ 17463 w 158"/>
                                <a:gd name="T3" fmla="*/ 73025 h 643"/>
                                <a:gd name="T4" fmla="*/ 34925 w 158"/>
                                <a:gd name="T5" fmla="*/ 204788 h 643"/>
                                <a:gd name="T6" fmla="*/ 57150 w 158"/>
                                <a:gd name="T7" fmla="*/ 334963 h 643"/>
                                <a:gd name="T8" fmla="*/ 87313 w 158"/>
                                <a:gd name="T9" fmla="*/ 477838 h 643"/>
                                <a:gd name="T10" fmla="*/ 120650 w 158"/>
                                <a:gd name="T11" fmla="*/ 617538 h 643"/>
                                <a:gd name="T12" fmla="*/ 163513 w 158"/>
                                <a:gd name="T13" fmla="*/ 755650 h 643"/>
                                <a:gd name="T14" fmla="*/ 195263 w 158"/>
                                <a:gd name="T15" fmla="*/ 846138 h 643"/>
                                <a:gd name="T16" fmla="*/ 228600 w 158"/>
                                <a:gd name="T17" fmla="*/ 933450 h 643"/>
                                <a:gd name="T18" fmla="*/ 246063 w 158"/>
                                <a:gd name="T19" fmla="*/ 1003300 h 643"/>
                                <a:gd name="T20" fmla="*/ 250825 w 158"/>
                                <a:gd name="T21" fmla="*/ 1020763 h 643"/>
                                <a:gd name="T22" fmla="*/ 225425 w 158"/>
                                <a:gd name="T23" fmla="*/ 965200 h 643"/>
                                <a:gd name="T24" fmla="*/ 187325 w 158"/>
                                <a:gd name="T25" fmla="*/ 863600 h 643"/>
                                <a:gd name="T26" fmla="*/ 150813 w 158"/>
                                <a:gd name="T27" fmla="*/ 758825 h 643"/>
                                <a:gd name="T28" fmla="*/ 109538 w 158"/>
                                <a:gd name="T29" fmla="*/ 620713 h 643"/>
                                <a:gd name="T30" fmla="*/ 74613 w 158"/>
                                <a:gd name="T31" fmla="*/ 479425 h 643"/>
                                <a:gd name="T32" fmla="*/ 46038 w 158"/>
                                <a:gd name="T33" fmla="*/ 336550 h 643"/>
                                <a:gd name="T34" fmla="*/ 20638 w 158"/>
                                <a:gd name="T35" fmla="*/ 169863 h 643"/>
                                <a:gd name="T36" fmla="*/ 0 w 158"/>
                                <a:gd name="T37" fmla="*/ 0 h 643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8" h="643">
                                  <a:moveTo>
                                    <a:pt x="0" y="0"/>
                                  </a:moveTo>
                                  <a:lnTo>
                                    <a:pt x="11" y="46"/>
                                  </a:lnTo>
                                  <a:lnTo>
                                    <a:pt x="22" y="129"/>
                                  </a:lnTo>
                                  <a:lnTo>
                                    <a:pt x="36" y="211"/>
                                  </a:lnTo>
                                  <a:lnTo>
                                    <a:pt x="55" y="301"/>
                                  </a:lnTo>
                                  <a:lnTo>
                                    <a:pt x="76" y="389"/>
                                  </a:lnTo>
                                  <a:lnTo>
                                    <a:pt x="103" y="476"/>
                                  </a:lnTo>
                                  <a:lnTo>
                                    <a:pt x="123" y="533"/>
                                  </a:lnTo>
                                  <a:lnTo>
                                    <a:pt x="144" y="588"/>
                                  </a:lnTo>
                                  <a:lnTo>
                                    <a:pt x="155" y="632"/>
                                  </a:lnTo>
                                  <a:lnTo>
                                    <a:pt x="158" y="643"/>
                                  </a:lnTo>
                                  <a:lnTo>
                                    <a:pt x="142" y="608"/>
                                  </a:lnTo>
                                  <a:lnTo>
                                    <a:pt x="118" y="544"/>
                                  </a:lnTo>
                                  <a:lnTo>
                                    <a:pt x="95" y="478"/>
                                  </a:lnTo>
                                  <a:lnTo>
                                    <a:pt x="69" y="391"/>
                                  </a:lnTo>
                                  <a:lnTo>
                                    <a:pt x="47" y="302"/>
                                  </a:lnTo>
                                  <a:lnTo>
                                    <a:pt x="29" y="212"/>
                                  </a:lnTo>
                                  <a:lnTo>
                                    <a:pt x="13" y="1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3"/>
                          <wps:cNvSpPr>
                            <a:spLocks/>
                          </wps:cNvSpPr>
                          <wps:spPr bwMode="auto">
                            <a:xfrm>
                              <a:off x="375920" y="6215239"/>
                              <a:ext cx="52388" cy="1127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71"/>
                                <a:gd name="T2" fmla="*/ 52388 w 33"/>
                                <a:gd name="T3" fmla="*/ 112713 h 71"/>
                                <a:gd name="T4" fmla="*/ 38100 w 33"/>
                                <a:gd name="T5" fmla="*/ 112713 h 71"/>
                                <a:gd name="T6" fmla="*/ 17463 w 33"/>
                                <a:gd name="T7" fmla="*/ 57150 h 71"/>
                                <a:gd name="T8" fmla="*/ 0 w 33"/>
                                <a:gd name="T9" fmla="*/ 0 h 7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71">
                                  <a:moveTo>
                                    <a:pt x="0" y="0"/>
                                  </a:moveTo>
                                  <a:lnTo>
                                    <a:pt x="33" y="71"/>
                                  </a:lnTo>
                                  <a:lnTo>
                                    <a:pt x="24" y="71"/>
                                  </a:lnTo>
                                  <a:lnTo>
                                    <a:pt x="11" y="3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4"/>
                          <wps:cNvSpPr>
                            <a:spLocks/>
                          </wps:cNvSpPr>
                          <wps:spPr bwMode="auto">
                            <a:xfrm>
                              <a:off x="106045" y="5124627"/>
                              <a:ext cx="23813" cy="150813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5"/>
                                <a:gd name="T2" fmla="*/ 12700 w 15"/>
                                <a:gd name="T3" fmla="*/ 58738 h 95"/>
                                <a:gd name="T4" fmla="*/ 12700 w 15"/>
                                <a:gd name="T5" fmla="*/ 65088 h 95"/>
                                <a:gd name="T6" fmla="*/ 23813 w 15"/>
                                <a:gd name="T7" fmla="*/ 150813 h 95"/>
                                <a:gd name="T8" fmla="*/ 6350 w 15"/>
                                <a:gd name="T9" fmla="*/ 77788 h 95"/>
                                <a:gd name="T10" fmla="*/ 0 w 15"/>
                                <a:gd name="T11" fmla="*/ 0 h 9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5">
                                  <a:moveTo>
                                    <a:pt x="0" y="0"/>
                                  </a:moveTo>
                                  <a:lnTo>
                                    <a:pt x="8" y="37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Bentuk bebas 15"/>
                          <wps:cNvSpPr>
                            <a:spLocks/>
                          </wps:cNvSpPr>
                          <wps:spPr bwMode="auto">
                            <a:xfrm>
                              <a:off x="317182" y="4649964"/>
                              <a:ext cx="638175" cy="1241425"/>
                            </a:xfrm>
                            <a:custGeom>
                              <a:avLst/>
                              <a:gdLst>
                                <a:gd name="T0" fmla="*/ 638175 w 402"/>
                                <a:gd name="T1" fmla="*/ 0 h 782"/>
                                <a:gd name="T2" fmla="*/ 638175 w 402"/>
                                <a:gd name="T3" fmla="*/ 1588 h 782"/>
                                <a:gd name="T4" fmla="*/ 576263 w 402"/>
                                <a:gd name="T5" fmla="*/ 61913 h 782"/>
                                <a:gd name="T6" fmla="*/ 515938 w 402"/>
                                <a:gd name="T7" fmla="*/ 125413 h 782"/>
                                <a:gd name="T8" fmla="*/ 460375 w 402"/>
                                <a:gd name="T9" fmla="*/ 192088 h 782"/>
                                <a:gd name="T10" fmla="*/ 404813 w 402"/>
                                <a:gd name="T11" fmla="*/ 260350 h 782"/>
                                <a:gd name="T12" fmla="*/ 334963 w 402"/>
                                <a:gd name="T13" fmla="*/ 352425 h 782"/>
                                <a:gd name="T14" fmla="*/ 271463 w 402"/>
                                <a:gd name="T15" fmla="*/ 450850 h 782"/>
                                <a:gd name="T16" fmla="*/ 211138 w 402"/>
                                <a:gd name="T17" fmla="*/ 549275 h 782"/>
                                <a:gd name="T18" fmla="*/ 158750 w 402"/>
                                <a:gd name="T19" fmla="*/ 652463 h 782"/>
                                <a:gd name="T20" fmla="*/ 112713 w 402"/>
                                <a:gd name="T21" fmla="*/ 758825 h 782"/>
                                <a:gd name="T22" fmla="*/ 71438 w 402"/>
                                <a:gd name="T23" fmla="*/ 866775 h 782"/>
                                <a:gd name="T24" fmla="*/ 42863 w 402"/>
                                <a:gd name="T25" fmla="*/ 979488 h 782"/>
                                <a:gd name="T26" fmla="*/ 20638 w 402"/>
                                <a:gd name="T27" fmla="*/ 1093788 h 782"/>
                                <a:gd name="T28" fmla="*/ 11113 w 402"/>
                                <a:gd name="T29" fmla="*/ 1208088 h 782"/>
                                <a:gd name="T30" fmla="*/ 11113 w 402"/>
                                <a:gd name="T31" fmla="*/ 1241425 h 782"/>
                                <a:gd name="T32" fmla="*/ 0 w 402"/>
                                <a:gd name="T33" fmla="*/ 1214438 h 782"/>
                                <a:gd name="T34" fmla="*/ 1588 w 402"/>
                                <a:gd name="T35" fmla="*/ 1208088 h 782"/>
                                <a:gd name="T36" fmla="*/ 11113 w 402"/>
                                <a:gd name="T37" fmla="*/ 1092200 h 782"/>
                                <a:gd name="T38" fmla="*/ 33338 w 402"/>
                                <a:gd name="T39" fmla="*/ 977900 h 782"/>
                                <a:gd name="T40" fmla="*/ 63500 w 402"/>
                                <a:gd name="T41" fmla="*/ 865188 h 782"/>
                                <a:gd name="T42" fmla="*/ 104775 w 402"/>
                                <a:gd name="T43" fmla="*/ 754063 h 782"/>
                                <a:gd name="T44" fmla="*/ 150813 w 402"/>
                                <a:gd name="T45" fmla="*/ 649288 h 782"/>
                                <a:gd name="T46" fmla="*/ 206375 w 402"/>
                                <a:gd name="T47" fmla="*/ 544513 h 782"/>
                                <a:gd name="T48" fmla="*/ 265113 w 402"/>
                                <a:gd name="T49" fmla="*/ 446088 h 782"/>
                                <a:gd name="T50" fmla="*/ 331788 w 402"/>
                                <a:gd name="T51" fmla="*/ 349250 h 782"/>
                                <a:gd name="T52" fmla="*/ 401638 w 402"/>
                                <a:gd name="T53" fmla="*/ 258763 h 782"/>
                                <a:gd name="T54" fmla="*/ 455613 w 402"/>
                                <a:gd name="T55" fmla="*/ 190500 h 782"/>
                                <a:gd name="T56" fmla="*/ 514350 w 402"/>
                                <a:gd name="T57" fmla="*/ 123825 h 782"/>
                                <a:gd name="T58" fmla="*/ 574675 w 402"/>
                                <a:gd name="T59" fmla="*/ 60325 h 782"/>
                                <a:gd name="T60" fmla="*/ 638175 w 402"/>
                                <a:gd name="T61" fmla="*/ 0 h 782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402" h="782">
                                  <a:moveTo>
                                    <a:pt x="402" y="0"/>
                                  </a:moveTo>
                                  <a:lnTo>
                                    <a:pt x="402" y="1"/>
                                  </a:lnTo>
                                  <a:lnTo>
                                    <a:pt x="363" y="39"/>
                                  </a:lnTo>
                                  <a:lnTo>
                                    <a:pt x="325" y="79"/>
                                  </a:lnTo>
                                  <a:lnTo>
                                    <a:pt x="290" y="121"/>
                                  </a:lnTo>
                                  <a:lnTo>
                                    <a:pt x="255" y="164"/>
                                  </a:lnTo>
                                  <a:lnTo>
                                    <a:pt x="211" y="222"/>
                                  </a:lnTo>
                                  <a:lnTo>
                                    <a:pt x="171" y="284"/>
                                  </a:lnTo>
                                  <a:lnTo>
                                    <a:pt x="133" y="346"/>
                                  </a:lnTo>
                                  <a:lnTo>
                                    <a:pt x="100" y="411"/>
                                  </a:lnTo>
                                  <a:lnTo>
                                    <a:pt x="71" y="478"/>
                                  </a:lnTo>
                                  <a:lnTo>
                                    <a:pt x="45" y="546"/>
                                  </a:lnTo>
                                  <a:lnTo>
                                    <a:pt x="27" y="617"/>
                                  </a:lnTo>
                                  <a:lnTo>
                                    <a:pt x="13" y="689"/>
                                  </a:lnTo>
                                  <a:lnTo>
                                    <a:pt x="7" y="761"/>
                                  </a:lnTo>
                                  <a:lnTo>
                                    <a:pt x="7" y="782"/>
                                  </a:lnTo>
                                  <a:lnTo>
                                    <a:pt x="0" y="765"/>
                                  </a:lnTo>
                                  <a:lnTo>
                                    <a:pt x="1" y="761"/>
                                  </a:lnTo>
                                  <a:lnTo>
                                    <a:pt x="7" y="68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40" y="545"/>
                                  </a:lnTo>
                                  <a:lnTo>
                                    <a:pt x="66" y="475"/>
                                  </a:lnTo>
                                  <a:lnTo>
                                    <a:pt x="95" y="409"/>
                                  </a:lnTo>
                                  <a:lnTo>
                                    <a:pt x="130" y="343"/>
                                  </a:lnTo>
                                  <a:lnTo>
                                    <a:pt x="167" y="281"/>
                                  </a:lnTo>
                                  <a:lnTo>
                                    <a:pt x="209" y="220"/>
                                  </a:lnTo>
                                  <a:lnTo>
                                    <a:pt x="253" y="163"/>
                                  </a:lnTo>
                                  <a:lnTo>
                                    <a:pt x="287" y="120"/>
                                  </a:lnTo>
                                  <a:lnTo>
                                    <a:pt x="324" y="78"/>
                                  </a:lnTo>
                                  <a:lnTo>
                                    <a:pt x="362" y="38"/>
                                  </a:lnTo>
                                  <a:lnTo>
                                    <a:pt x="4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Bentuk bebas 16"/>
                          <wps:cNvSpPr>
                            <a:spLocks/>
                          </wps:cNvSpPr>
                          <wps:spPr bwMode="auto">
                            <a:xfrm>
                              <a:off x="317182" y="5904089"/>
                              <a:ext cx="58738" cy="311150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0 h 196"/>
                                <a:gd name="T2" fmla="*/ 9525 w 37"/>
                                <a:gd name="T3" fmla="*/ 23813 h 196"/>
                                <a:gd name="T4" fmla="*/ 11113 w 37"/>
                                <a:gd name="T5" fmla="*/ 28575 h 196"/>
                                <a:gd name="T6" fmla="*/ 19050 w 37"/>
                                <a:gd name="T7" fmla="*/ 127000 h 196"/>
                                <a:gd name="T8" fmla="*/ 33338 w 37"/>
                                <a:gd name="T9" fmla="*/ 212725 h 196"/>
                                <a:gd name="T10" fmla="*/ 52388 w 37"/>
                                <a:gd name="T11" fmla="*/ 298450 h 196"/>
                                <a:gd name="T12" fmla="*/ 58738 w 37"/>
                                <a:gd name="T13" fmla="*/ 311150 h 196"/>
                                <a:gd name="T14" fmla="*/ 34925 w 37"/>
                                <a:gd name="T15" fmla="*/ 257175 h 196"/>
                                <a:gd name="T16" fmla="*/ 23813 w 37"/>
                                <a:gd name="T17" fmla="*/ 231775 h 196"/>
                                <a:gd name="T18" fmla="*/ 7938 w 37"/>
                                <a:gd name="T19" fmla="*/ 128588 h 196"/>
                                <a:gd name="T20" fmla="*/ 1588 w 37"/>
                                <a:gd name="T21" fmla="*/ 63500 h 196"/>
                                <a:gd name="T22" fmla="*/ 0 w 37"/>
                                <a:gd name="T23" fmla="*/ 0 h 19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7" h="196">
                                  <a:moveTo>
                                    <a:pt x="0" y="0"/>
                                  </a:moveTo>
                                  <a:lnTo>
                                    <a:pt x="6" y="15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12" y="80"/>
                                  </a:lnTo>
                                  <a:lnTo>
                                    <a:pt x="21" y="134"/>
                                  </a:lnTo>
                                  <a:lnTo>
                                    <a:pt x="33" y="188"/>
                                  </a:lnTo>
                                  <a:lnTo>
                                    <a:pt x="37" y="196"/>
                                  </a:lnTo>
                                  <a:lnTo>
                                    <a:pt x="22" y="162"/>
                                  </a:lnTo>
                                  <a:lnTo>
                                    <a:pt x="15" y="146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Bentuk bebas 17"/>
                          <wps:cNvSpPr>
                            <a:spLocks/>
                          </wps:cNvSpPr>
                          <wps:spPr bwMode="auto">
                            <a:xfrm>
                              <a:off x="363220" y="6223177"/>
                              <a:ext cx="49213" cy="104775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6"/>
                                <a:gd name="T2" fmla="*/ 49213 w 31"/>
                                <a:gd name="T3" fmla="*/ 104775 h 66"/>
                                <a:gd name="T4" fmla="*/ 38100 w 31"/>
                                <a:gd name="T5" fmla="*/ 104775 h 66"/>
                                <a:gd name="T6" fmla="*/ 0 w 31"/>
                                <a:gd name="T7" fmla="*/ 0 h 6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6">
                                  <a:moveTo>
                                    <a:pt x="0" y="0"/>
                                  </a:moveTo>
                                  <a:lnTo>
                                    <a:pt x="31" y="66"/>
                                  </a:lnTo>
                                  <a:lnTo>
                                    <a:pt x="24" y="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Bentuk bebas 18"/>
                          <wps:cNvSpPr>
                            <a:spLocks/>
                          </wps:cNvSpPr>
                          <wps:spPr bwMode="auto">
                            <a:xfrm>
                              <a:off x="317182" y="5864402"/>
                              <a:ext cx="11113" cy="6826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3"/>
                                <a:gd name="T2" fmla="*/ 11113 w 7"/>
                                <a:gd name="T3" fmla="*/ 26988 h 43"/>
                                <a:gd name="T4" fmla="*/ 11113 w 7"/>
                                <a:gd name="T5" fmla="*/ 68263 h 43"/>
                                <a:gd name="T6" fmla="*/ 9525 w 7"/>
                                <a:gd name="T7" fmla="*/ 63500 h 43"/>
                                <a:gd name="T8" fmla="*/ 0 w 7"/>
                                <a:gd name="T9" fmla="*/ 39688 h 43"/>
                                <a:gd name="T10" fmla="*/ 0 w 7"/>
                                <a:gd name="T11" fmla="*/ 0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3">
                                  <a:moveTo>
                                    <a:pt x="0" y="0"/>
                                  </a:moveTo>
                                  <a:lnTo>
                                    <a:pt x="7" y="17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6" y="4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Bentuk bebas 19"/>
                          <wps:cNvSpPr>
                            <a:spLocks/>
                          </wps:cNvSpPr>
                          <wps:spPr bwMode="auto">
                            <a:xfrm>
                              <a:off x="340995" y="6135864"/>
                              <a:ext cx="73025" cy="19208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121"/>
                                <a:gd name="T2" fmla="*/ 11113 w 46"/>
                                <a:gd name="T3" fmla="*/ 25400 h 121"/>
                                <a:gd name="T4" fmla="*/ 34925 w 46"/>
                                <a:gd name="T5" fmla="*/ 79375 h 121"/>
                                <a:gd name="T6" fmla="*/ 52388 w 46"/>
                                <a:gd name="T7" fmla="*/ 136525 h 121"/>
                                <a:gd name="T8" fmla="*/ 73025 w 46"/>
                                <a:gd name="T9" fmla="*/ 192088 h 121"/>
                                <a:gd name="T10" fmla="*/ 71438 w 46"/>
                                <a:gd name="T11" fmla="*/ 192088 h 121"/>
                                <a:gd name="T12" fmla="*/ 22225 w 46"/>
                                <a:gd name="T13" fmla="*/ 87313 h 121"/>
                                <a:gd name="T14" fmla="*/ 17463 w 46"/>
                                <a:gd name="T15" fmla="*/ 69850 h 121"/>
                                <a:gd name="T16" fmla="*/ 0 w 46"/>
                                <a:gd name="T17" fmla="*/ 0 h 12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6" h="121">
                                  <a:moveTo>
                                    <a:pt x="0" y="0"/>
                                  </a:moveTo>
                                  <a:lnTo>
                                    <a:pt x="7" y="16"/>
                                  </a:lnTo>
                                  <a:lnTo>
                                    <a:pt x="22" y="50"/>
                                  </a:lnTo>
                                  <a:lnTo>
                                    <a:pt x="33" y="86"/>
                                  </a:lnTo>
                                  <a:lnTo>
                                    <a:pt x="46" y="121"/>
                                  </a:lnTo>
                                  <a:lnTo>
                                    <a:pt x="45" y="121"/>
                                  </a:lnTo>
                                  <a:lnTo>
                                    <a:pt x="14" y="55"/>
                                  </a:lnTo>
                                  <a:lnTo>
                                    <a:pt x="11" y="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4B970" id="Group 311" o:spid="_x0000_s1026" style="position:absolute;margin-left:-75.35pt;margin-top:16.25pt;width:183.5pt;height:374.8pt;z-index:251667456" coordorigin="806,42118" coordsize="13062,3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">
                <v:group id="Grup 6" o:spid="_x0000_s1027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o:lock v:ext="edit" aspectratio="t"/>
                  <v:shape id="Bentuk bebas 20" o:spid="_x0000_s1028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" path="m,l39,152,84,304r38,113l122,440,76,306,39,180,6,53,,xe" fillcolor="#44546a" strokecolor="#44546a" strokeweight="0">
                    <v:path arrowok="t" o:connecttype="custom" o:connectlocs="0,0;98286888,383063750;211693125,766127500;307459063,1050905950;307459063,1108868750;191531875,771167813;98286888,453628125;15120938,133569075;0,0" o:connectangles="0,0,0,0,0,0,0,0,0"/>
                  </v:shape>
                  <v:shape id="Bentuk bebas 21" o:spid="_x0000_s1029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" path="m,l8,19,37,93r30,74l116,269r-8,l60,169,30,98,1,25,,xe" fillcolor="#44546a" strokecolor="#44546a" strokeweight="0">
                    <v:path arrowok="t" o:connecttype="custom" o:connectlocs="0,0;20161250,47883819;93246575,234375599;168851263,420867380;292338125,677923619;272176875,677923619;151209375,425907699;75604688,246975602;2520950,63004774;0,0" o:connectangles="0,0,0,0,0,0,0,0,0,0"/>
                  </v:shape>
                  <v:shape id="Bentuk bebas 22" o:spid="_x0000_s1030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" path="m,l,,1,79r2,80l12,317,23,476,39,634,58,792,83,948r24,138l135,1223r5,49l138,1262,105,1106,77,949,53,792,35,634,20,476,9,317,2,159,,79,,xe" fillcolor="#44546a" strokecolor="#44546a" strokeweight="0">
                    <v:path arrowok="t" o:connecttype="custom" o:connectlocs="0,0;0,0;2520950,199093138;7561263,400705638;30241875,798890325;57964388,1199594375;98286888,1597779063;146169063,1995963750;209173763,2147483646;269657513,2147483646;340221888,2147483646;352821875,2147483646;347781563,2147483646;264617200,2147483646;194052825,2147483646;133569075,1995963750;88206263,1597779063;50403125,1199594375;22682200,798890325;5040313,400705638;0,199093138;0,0" o:connectangles="0,0,0,0,0,0,0,0,0,0,0,0,0,0,0,0,0,0,0,0,0,0"/>
                  </v:shape>
                  <v:shape id="Bentuk bebas 23" o:spid="_x0000_s1031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" path="m45,r,l35,66r-9,67l14,267,6,401,3,534,6,669r8,134l18,854r,-3l9,814,8,803,1,669,,534,3,401,12,267,25,132,34,66,45,xe" fillcolor="#44546a" strokecolor="#44546a" strokeweight="0">
                    <v:path arrowok="t" o:connecttype="custom" o:connectlocs="113408619,0;113408619,0;88206880,166330313;65524521,335181575;35282434,672882513;15121043,1010583450;7561315,1345763438;15121043,1685985325;35282434,2023686263;45363130,2147483646;45363130,2144653763;22682359,2051407188;20161391,2023686263;2520968,1685985325;0,1345763438;7561315,1010583450;30242087,672882513;63005141,332660625;85685912,166330313;113408619,0" o:connectangles="0,0,0,0,0,0,0,0,0,0,0,0,0,0,0,0,0,0,0,0"/>
                  </v:shape>
                  <v:shape id="Bentuk bebas 24" o:spid="_x0000_s1032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" path="m,l10,44r11,82l34,207r19,86l75,380r25,86l120,521r21,55l152,618r2,11l140,595,115,532,93,468,67,383,47,295,28,207,12,104,,xe" fillcolor="#44546a" strokecolor="#44546a" strokeweight="0">
                    <v:path arrowok="t" o:connecttype="custom" o:connectlocs="0,0;25201563,110886931;52924075,317539847;85685313,521673399;133569075,738406945;189012513,957659855;252015625,1174393401;302418750,1313002857;355342825,1451610727;383063750,1557457342;388104063,1585179869;352821875,1499494513;289818763,1340723796;234375325,1179433716;168851263,965221121;118448138,743447260;70564375,521673399;30241875,262096381;0,0" o:connectangles="0,0,0,0,0,0,0,0,0,0,0,0,0,0,0,0,0,0,0"/>
                  </v:shape>
                  <v:shape id="Bentuk bebas 25" o:spid="_x0000_s1033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" path="m,l33,69r-9,l12,35,,xe" fillcolor="#44546a" strokecolor="#44546a" strokeweight="0">
                    <v:path arrowok="t" o:connecttype="custom" o:connectlocs="0,0;83166744,173892369;60484327,173892369;30242164,88206665;0,0" o:connectangles="0,0,0,0,0"/>
                  </v:shape>
                  <v:shape id="Bentuk bebas 26" o:spid="_x0000_s1034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" path="m,l9,37r,3l15,93,5,49,,xe" fillcolor="#44546a" strokecolor="#44546a" strokeweight="0">
                    <v:path arrowok="t" o:connecttype="custom" o:connectlocs="0,0;22682676,93246891;22682676,100806591;37803931,234376119;12601840,123488868;0,0" o:connectangles="0,0,0,0,0,0"/>
                  </v:shape>
                  <v:shape id="Bentuk bebas 27" o:spid="_x0000_s1035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<v:path arrowok="t" o:connecttype="custom" o:connectlocs="992941563,0;992941563,0;897175625,95765938;803930638,194052825;715724375,294859075;627519700,403225000;521673138,549394063;423386250,695563125;330141263,854333763;246975313,1013102813;173891575,1176913763;113407825,1348284388;65524063,1522174375;35282188,1696065950;17641888,1880036563;15120938,1930439688;0,1887597825;2520950,1874996250;17641888,1696065950;52924075,1519655013;100806250,1343244075;163810950,1174392813;236894688,1008062500;320060638,846772500;413305625,693043763;514111875,541834388;624998750,398184688;710684063,292338125;801409688,191531875;892135313,93246575;992941563,0" o:connectangles="0,0,0,0,0,0,0,0,0,0,0,0,0,0,0,0,0,0,0,0,0,0,0,0,0,0,0,0,0,0,0"/>
                  </v:shape>
                  <v:shape id="Bentuk bebas 28" o:spid="_x0000_s1036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" path="m,l6,16r1,3l11,80r9,52l33,185r3,9l21,161,15,145,5,81,1,41,,xe" fillcolor="#44546a" strokecolor="#44546a" strokeweight="0">
                    <v:path arrowok="t" o:connecttype="custom" o:connectlocs="0,0;15120938,40322500;17641888,47883763;27722513,201612500;50403125,332660625;83165950,466229700;90725625,488910313;52924075,405745950;37803138,365423450;12601575,204133450;2520950,103327200;0,0" o:connectangles="0,0,0,0,0,0,0,0,0,0,0,0"/>
                  </v:shape>
                  <v:shape id="Bentuk bebas 29" o:spid="_x0000_s1037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" path="m,l31,65r-8,l,xe" fillcolor="#44546a" strokecolor="#44546a" strokeweight="0">
                    <v:path arrowok="t" o:connecttype="custom" o:connectlocs="0,0;78126431,163811744;57964976,163811744;0,0" o:connectangles="0,0,0,0"/>
                  </v:shape>
                  <v:shape id="Bentuk bebas 30" o:spid="_x0000_s1038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" path="m,l6,17,7,42,6,39,,23,,xe" fillcolor="#44546a" strokecolor="#44546a" strokeweight="0">
                    <v:path arrowok="t" o:connecttype="custom" o:connectlocs="0,0;15121618,42843450;17642681,105846563;15121618,98286888;0,57964388;0,0" o:connectangles="0,0,0,0,0,0"/>
                  </v:shape>
                  <v:shape id="Bentuk bebas 31" o:spid="_x0000_s1039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" path="m,l6,16,21,49,33,84r12,34l44,118,13,53,11,42,,xe" fillcolor="#44546a" strokecolor="#44546a" strokeweight="0">
                    <v:path arrowok="t" o:connecttype="custom" o:connectlocs="0,0;15121043,40322500;52924445,123488450;83166532,211693125;113408619,297378438;110887651,297378438;32763054,133569075;27722707,105846563;0,0" o:connectangles="0,0,0,0,0,0,0,0,0"/>
                  </v:shape>
                </v:group>
                <v:group id="Grup 7" o:spid="_x0000_s1040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o:lock v:ext="edit" aspectratio="t"/>
                  <v:shape id="Freeform 8" o:spid="_x0000_s1041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" path="m,l41,155,86,309r39,116l125,450,79,311,41,183,7,54,,xe" fillcolor="#44546a" strokecolor="#44546a" strokeweight="0">
                    <v:fill opacity="13107f"/>
                    <v:stroke opacity="13107f"/>
                    <v:path arrowok="t" o:connecttype="custom" o:connectlocs="0,0;103327460,390625013;216733984,778729075;315021119,1071067200;315021119,1134070313;199093639,783769388;103327460,461189388;17641932,136088438;0,0" o:connectangles="0,0,0,0,0,0,0,0,0"/>
                  </v:shape>
                  <v:shape id="Freeform 9" o:spid="_x0000_s1042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" path="m,l8,20,37,96r32,74l118,275r-9,l61,174,30,100,,26,,xe" fillcolor="#44546a" strokecolor="#44546a" strokeweight="0">
                    <v:fill opacity="13107f"/>
                    <v:stroke opacity="13107f"/>
                    <v:path arrowok="t" o:connecttype="custom" o:connectlocs="0,0;20161250,50403183;93246575,241935277;173891575,428427053;297378438,693044556;274697825,693044556;153730325,438507690;75604688,252015914;0,65524138;0,0" o:connectangles="0,0,0,0,0,0,0,0,0,0"/>
                  </v:shape>
                  <v:shape id="Freeform 10" o:spid="_x0000_s1043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" path="m,l16,72r4,49l18,112,,31,,xe" fillcolor="#44546a" strokecolor="#44546a" strokeweight="0">
                    <v:fill opacity="13107f"/>
                    <v:stroke opacity="13107f"/>
                    <v:path arrowok="t" o:connecttype="custom" o:connectlocs="0,0;40322500,181451722;50403125,304940494;45362813,282258235;0,78125841;0,0" o:connectangles="0,0,0,0,0,0"/>
                  </v:shape>
                  <v:shape id="Freeform 12" o:spid="_x0000_s1044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" path="m,l11,46r11,83l36,211r19,90l76,389r27,87l123,533r21,55l155,632r3,11l142,608,118,544,95,478,69,391,47,302,29,212,13,107,,xe" fillcolor="#44546a" strokecolor="#44546a" strokeweight="0">
                    <v:fill opacity="13107f"/>
                    <v:stroke opacity="13107f"/>
                    <v:path arrowok="t" o:connecttype="custom" o:connectlocs="0,0;27722513,115927244;55443438,325101109;90725625,531754023;138609388,758568197;191531875,980342055;259576888,1199594963;309980013,1343244733;362902500,1481852601;390625013,1592739530;398184688,1620462056;357862188,1532255751;297378438,1370965672;239415638,1204635278;173891575,985382370;118448138,761087560;73085325,534273387;32762825,269657645;0,0" o:connectangles="0,0,0,0,0,0,0,0,0,0,0,0,0,0,0,0,0,0,0"/>
                  </v:shape>
                  <v:shape id="Freeform 13" o:spid="_x0000_s1045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" path="m,l33,71r-9,l11,36,,xe" fillcolor="#44546a" strokecolor="#44546a" strokeweight="0">
                    <v:fill opacity="13107f"/>
                    <v:stroke opacity="13107f"/>
                    <v:path arrowok="t" o:connecttype="custom" o:connectlocs="0,0;83166744,178932681;60484327,178932681;27722777,90726027;0,0" o:connectangles="0,0,0,0,0"/>
                  </v:shape>
                  <v:shape id="Freeform 14" o:spid="_x0000_s1046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" path="m,l8,37r,4l15,95,4,49,,xe" fillcolor="#44546a" strokecolor="#44546a" strokeweight="0">
                    <v:fill opacity="13107f"/>
                    <v:stroke opacity="13107f"/>
                    <v:path arrowok="t" o:connecttype="custom" o:connectlocs="0,0;20161673,93246884;20161673,103327543;37803931,239416431;10080837,123488859;0,0" o:connectangles="0,0,0,0,0,0"/>
                  </v:shape>
                  <v:shape id="Bentuk bebas 15" o:spid="_x0000_s1047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<v:fill opacity="13107f"/>
                    <v:stroke opacity="13107f"/>
                    <v:path arrowok="t" o:connecttype="custom" o:connectlocs="1013102813,0;1013102813,2520950;914817513,98286888;819051575,199093138;730845313,304939700;642640638,413305625;531753763,559474688;430947513,715724375;335181575,871974063;252015625,1035785013;178931888,1204634688;113407825,1376005313;68045013,1554937200;32762825,1736388450;17641888,1917839700;17641888,1970762188;0,1927920325;2520950,1917839700;17641888,1733867500;52924075,1552416250;100806250,1373485950;166330313,1197075013;239415638,1030744700;327620313,864414388;420866888,708164700;526713450,554434375;637600325,410786263;723285638,302418750;816530625,196572188;912296563,95765938;1013102813,0" o:connectangles="0,0,0,0,0,0,0,0,0,0,0,0,0,0,0,0,0,0,0,0,0,0,0,0,0,0,0,0,0,0,0"/>
                  </v:shape>
                  <v:shape id="Bentuk bebas 16" o:spid="_x0000_s1048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" path="m,l6,15r1,3l12,80r9,54l33,188r4,8l22,162,15,146,5,81,1,40,,xe" fillcolor="#44546a" strokecolor="#44546a" strokeweight="0">
                    <v:fill opacity="13107f"/>
                    <v:stroke opacity="13107f"/>
                    <v:path arrowok="t" o:connecttype="custom" o:connectlocs="0,0;15121066,37803138;17642038,45362813;30242132,201612500;52924526,337700938;83166658,473789375;93247369,493950625;55443909,408265313;37803459,367942813;12601682,204133450;2520971,100806250;0,0" o:connectangles="0,0,0,0,0,0,0,0,0,0,0,0"/>
                  </v:shape>
                  <v:shape id="Bentuk bebas 17" o:spid="_x0000_s1049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" path="m,l31,66r-7,l,xe" fillcolor="#44546a" strokecolor="#44546a" strokeweight="0">
                    <v:fill opacity="13107f"/>
                    <v:stroke opacity="13107f"/>
                    <v:path arrowok="t" o:connecttype="custom" o:connectlocs="0,0;78126431,166330313;60484365,166330313;0,0" o:connectangles="0,0,0,0"/>
                  </v:shape>
                  <v:shape id="Bentuk bebas 18" o:spid="_x0000_s1050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" path="m,l7,17r,26l6,40,,25,,xe" fillcolor="#44546a" strokecolor="#44546a" strokeweight="0">
                    <v:fill opacity="13107f"/>
                    <v:stroke opacity="13107f"/>
                    <v:path arrowok="t" o:connecttype="custom" o:connectlocs="0,0;17642681,42843764;17642681,108368306;15121618,100806988;0,63005161;0,0" o:connectangles="0,0,0,0,0,0"/>
                  </v:shape>
                  <v:shape id="Bentuk bebas 19" o:spid="_x0000_s1051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" path="m,l7,16,22,50,33,86r13,35l45,121,14,55,11,44,,xe" fillcolor="#44546a" strokecolor="#44546a" strokeweight="0">
                    <v:fill opacity="13107f"/>
                    <v:stroke opacity="13107f"/>
                    <v:path arrowok="t" o:connecttype="custom" o:connectlocs="0,0;17641888,40322605;55443438,126008140;83165950,216734002;115927188,304940494;113407825,304940494;35282188,138609748;27722513,110887164;0,0" o:connectangles="0,0,0,0,0,0,0,0,0"/>
                  </v:shape>
                </v:group>
              </v:group>
            </w:pict>
          </mc:Fallback>
        </mc:AlternateContent>
      </w:r>
    </w:p>
    <w:p w14:paraId="1680FAAC" w14:textId="0639D94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D1D47C3" w14:textId="6654FBA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756F549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0CA54B" w14:textId="0EB6D8EF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6F8574" wp14:editId="2EB730B6">
                <wp:simplePos x="0" y="0"/>
                <wp:positionH relativeFrom="column">
                  <wp:posOffset>401331</wp:posOffset>
                </wp:positionH>
                <wp:positionV relativeFrom="paragraph">
                  <wp:posOffset>277813</wp:posOffset>
                </wp:positionV>
                <wp:extent cx="2207185" cy="225138"/>
                <wp:effectExtent l="476568" t="0" r="536892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478">
                          <a:off x="0" y="0"/>
                          <a:ext cx="2207185" cy="2251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CA81" id="Rectangle 11" o:spid="_x0000_s1026" style="position:absolute;margin-left:31.6pt;margin-top:21.9pt;width:173.8pt;height:17.75pt;rotation:3932682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" fillcolor="white [3212]" stroked="f" strokeweight="2pt"/>
            </w:pict>
          </mc:Fallback>
        </mc:AlternateContent>
      </w:r>
    </w:p>
    <w:p w14:paraId="462E1BCB" w14:textId="590ACF1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1ED03CC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2CB7AD22" w14:textId="391B2F9D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D79CD4A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C564D9" w14:textId="67DCDCF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3BAD84A" w14:textId="2FD33970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1" w:name="_Hlk34717250"/>
      <w:bookmarkEnd w:id="1"/>
    </w:p>
    <w:p w14:paraId="3208413C" w14:textId="554F4325" w:rsidR="003E4739" w:rsidRDefault="003403B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0DC027" wp14:editId="5CCFCAE4">
                <wp:simplePos x="0" y="0"/>
                <wp:positionH relativeFrom="page">
                  <wp:align>center</wp:align>
                </wp:positionH>
                <wp:positionV relativeFrom="paragraph">
                  <wp:posOffset>272415</wp:posOffset>
                </wp:positionV>
                <wp:extent cx="5889890" cy="456551"/>
                <wp:effectExtent l="0" t="0" r="0" b="12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890" cy="456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4274" w14:textId="77777777" w:rsidR="00BB5801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KOMPLEK PERKANTORAN CIMAJA JL. RAYA CISOLOK KM. </w:t>
                            </w:r>
                            <w:proofErr w:type="gramStart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  TELP</w:t>
                            </w:r>
                            <w:proofErr w:type="gramEnd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(0266) 436423, 436424</w:t>
                            </w:r>
                          </w:p>
                          <w:p w14:paraId="6FAC2D6F" w14:textId="77777777" w:rsidR="00BB5801" w:rsidRPr="00167B1A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CIMAJA - PALABUHANRATU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C027" id="_x0000_s1037" type="#_x0000_t202" style="position:absolute;margin-left:0;margin-top:21.45pt;width:463.75pt;height:35.9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" filled="f" stroked="f">
                <v:textbox>
                  <w:txbxContent>
                    <w:p w14:paraId="36B24274" w14:textId="77777777" w:rsidR="00BB5801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KOMPLEK PERKANTORAN CIMAJA JL. RAYA CISOLOK KM. </w:t>
                      </w:r>
                      <w:proofErr w:type="gramStart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  TELP</w:t>
                      </w:r>
                      <w:proofErr w:type="gramEnd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(0266) 436423, 436424</w:t>
                      </w:r>
                    </w:p>
                    <w:p w14:paraId="6FAC2D6F" w14:textId="77777777" w:rsidR="00BB5801" w:rsidRPr="00167B1A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CIMAJA - PALABUHANRATU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3E4739" w:rsidSect="00842175">
      <w:headerReference w:type="even" r:id="rId10"/>
      <w:headerReference w:type="default" r:id="rId11"/>
      <w:headerReference w:type="first" r:id="rId12"/>
      <w:type w:val="oddPage"/>
      <w:pgSz w:w="11907" w:h="16839" w:code="10000"/>
      <w:pgMar w:top="1701" w:right="1701" w:bottom="1701" w:left="1701" w:header="720" w:footer="720" w:gutter="567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A79BD" w14:textId="77777777" w:rsidR="00957D0E" w:rsidRDefault="00957D0E" w:rsidP="002A32FD">
      <w:r>
        <w:separator/>
      </w:r>
    </w:p>
  </w:endnote>
  <w:endnote w:type="continuationSeparator" w:id="0">
    <w:p w14:paraId="4D9B2ED5" w14:textId="77777777" w:rsidR="00957D0E" w:rsidRDefault="00957D0E" w:rsidP="002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charset w:val="00"/>
    <w:family w:val="swiss"/>
    <w:pitch w:val="default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4998A" w14:textId="77777777" w:rsidR="00957D0E" w:rsidRDefault="00957D0E" w:rsidP="002A32FD">
      <w:r>
        <w:separator/>
      </w:r>
    </w:p>
  </w:footnote>
  <w:footnote w:type="continuationSeparator" w:id="0">
    <w:p w14:paraId="47360AC4" w14:textId="77777777" w:rsidR="00957D0E" w:rsidRDefault="00957D0E" w:rsidP="002A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A4D9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0528" behindDoc="0" locked="0" layoutInCell="1" allowOverlap="0" wp14:anchorId="30B4E3CF" wp14:editId="26945152">
              <wp:simplePos x="0" y="0"/>
              <wp:positionH relativeFrom="margin">
                <wp:align>left</wp:align>
              </wp:positionH>
              <wp:positionV relativeFrom="page">
                <wp:posOffset>720090</wp:posOffset>
              </wp:positionV>
              <wp:extent cx="1317625" cy="285115"/>
              <wp:effectExtent l="9525" t="5715" r="6350" b="1397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E4758C" w14:textId="77777777" w:rsidR="00BB5801" w:rsidRDefault="00BB5801" w:rsidP="004D78CD">
                          <w:pPr>
                            <w:ind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E3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8" type="#_x0000_t202" style="position:absolute;left:0;text-align:left;margin-left:0;margin-top:56.7pt;width:103.75pt;height:22.4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v/RwzDwCAAB4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66E4758C" w14:textId="77777777" w:rsidR="00BB5801" w:rsidRDefault="00BB5801" w:rsidP="004D78CD">
                    <w:pPr>
                      <w:ind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F1655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7456" behindDoc="0" locked="0" layoutInCell="1" allowOverlap="0" wp14:anchorId="23007774" wp14:editId="63F36D9D">
              <wp:simplePos x="0" y="0"/>
              <wp:positionH relativeFrom="margin">
                <wp:align>right</wp:align>
              </wp:positionH>
              <wp:positionV relativeFrom="page">
                <wp:posOffset>720090</wp:posOffset>
              </wp:positionV>
              <wp:extent cx="1317625" cy="285115"/>
              <wp:effectExtent l="12700" t="5715" r="12700" b="1397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A9AC26" w14:textId="77777777" w:rsidR="00BB5801" w:rsidRDefault="00BB5801" w:rsidP="00560759">
                          <w:pPr>
                            <w:ind w:firstLine="0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07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9" type="#_x0000_t202" style="position:absolute;left:0;text-align:left;margin-left:52.55pt;margin-top:56.7pt;width:103.75pt;height:22.4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rZv3KDwCAAB/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3FA9AC26" w14:textId="77777777" w:rsidR="00BB5801" w:rsidRDefault="00BB5801" w:rsidP="00560759">
                    <w:pPr>
                      <w:ind w:firstLine="0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7954" w14:textId="4EFFE78C" w:rsidR="00BB5801" w:rsidRDefault="00BB5801">
    <w:pPr>
      <w:pStyle w:val="Header"/>
    </w:pPr>
  </w:p>
  <w:p w14:paraId="5683638E" w14:textId="77777777" w:rsidR="00BB5801" w:rsidRDefault="00BB5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98"/>
    <w:multiLevelType w:val="hybridMultilevel"/>
    <w:tmpl w:val="F61E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46AF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1C8A4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6614"/>
    <w:multiLevelType w:val="hybridMultilevel"/>
    <w:tmpl w:val="DA0CA6AC"/>
    <w:lvl w:ilvl="0" w:tplc="1FD228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3058"/>
    <w:multiLevelType w:val="multilevel"/>
    <w:tmpl w:val="FF980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B73"/>
    <w:multiLevelType w:val="hybridMultilevel"/>
    <w:tmpl w:val="BA4C6E54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63243B"/>
    <w:multiLevelType w:val="hybridMultilevel"/>
    <w:tmpl w:val="24F4E6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22CEE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FAC9F8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A130221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00019"/>
    <w:multiLevelType w:val="hybridMultilevel"/>
    <w:tmpl w:val="CC0803D4"/>
    <w:lvl w:ilvl="0" w:tplc="5E0A3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26F8"/>
    <w:multiLevelType w:val="hybridMultilevel"/>
    <w:tmpl w:val="FF1EDE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B0E99"/>
    <w:multiLevelType w:val="hybridMultilevel"/>
    <w:tmpl w:val="4E3005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3013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0830E0"/>
    <w:multiLevelType w:val="hybridMultilevel"/>
    <w:tmpl w:val="6202847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3F3C3386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1A37793C"/>
    <w:multiLevelType w:val="hybridMultilevel"/>
    <w:tmpl w:val="830C01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F3FB3"/>
    <w:multiLevelType w:val="hybridMultilevel"/>
    <w:tmpl w:val="D07808E8"/>
    <w:lvl w:ilvl="0" w:tplc="E118148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30" w:hanging="360"/>
      </w:pPr>
    </w:lvl>
    <w:lvl w:ilvl="2" w:tplc="0421001B" w:tentative="1">
      <w:start w:val="1"/>
      <w:numFmt w:val="lowerRoman"/>
      <w:lvlText w:val="%3."/>
      <w:lvlJc w:val="right"/>
      <w:pPr>
        <w:ind w:left="2250" w:hanging="180"/>
      </w:pPr>
    </w:lvl>
    <w:lvl w:ilvl="3" w:tplc="0421000F" w:tentative="1">
      <w:start w:val="1"/>
      <w:numFmt w:val="decimal"/>
      <w:lvlText w:val="%4."/>
      <w:lvlJc w:val="left"/>
      <w:pPr>
        <w:ind w:left="2970" w:hanging="360"/>
      </w:pPr>
    </w:lvl>
    <w:lvl w:ilvl="4" w:tplc="04210019" w:tentative="1">
      <w:start w:val="1"/>
      <w:numFmt w:val="lowerLetter"/>
      <w:lvlText w:val="%5."/>
      <w:lvlJc w:val="left"/>
      <w:pPr>
        <w:ind w:left="3690" w:hanging="360"/>
      </w:pPr>
    </w:lvl>
    <w:lvl w:ilvl="5" w:tplc="0421001B" w:tentative="1">
      <w:start w:val="1"/>
      <w:numFmt w:val="lowerRoman"/>
      <w:lvlText w:val="%6."/>
      <w:lvlJc w:val="right"/>
      <w:pPr>
        <w:ind w:left="4410" w:hanging="180"/>
      </w:pPr>
    </w:lvl>
    <w:lvl w:ilvl="6" w:tplc="0421000F" w:tentative="1">
      <w:start w:val="1"/>
      <w:numFmt w:val="decimal"/>
      <w:lvlText w:val="%7."/>
      <w:lvlJc w:val="left"/>
      <w:pPr>
        <w:ind w:left="5130" w:hanging="360"/>
      </w:pPr>
    </w:lvl>
    <w:lvl w:ilvl="7" w:tplc="04210019" w:tentative="1">
      <w:start w:val="1"/>
      <w:numFmt w:val="lowerLetter"/>
      <w:lvlText w:val="%8."/>
      <w:lvlJc w:val="left"/>
      <w:pPr>
        <w:ind w:left="5850" w:hanging="360"/>
      </w:pPr>
    </w:lvl>
    <w:lvl w:ilvl="8" w:tplc="0421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36C0E2E"/>
    <w:multiLevelType w:val="hybridMultilevel"/>
    <w:tmpl w:val="69985E42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72990"/>
    <w:multiLevelType w:val="hybridMultilevel"/>
    <w:tmpl w:val="CB38DDFA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110DFF"/>
    <w:multiLevelType w:val="multilevel"/>
    <w:tmpl w:val="D2BAE3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5A4A"/>
    <w:multiLevelType w:val="hybridMultilevel"/>
    <w:tmpl w:val="EBACE17E"/>
    <w:lvl w:ilvl="0" w:tplc="538A67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80634"/>
    <w:multiLevelType w:val="hybridMultilevel"/>
    <w:tmpl w:val="071E81E2"/>
    <w:lvl w:ilvl="0" w:tplc="135AE2B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743487"/>
    <w:multiLevelType w:val="multilevel"/>
    <w:tmpl w:val="C6BA67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E65F8C"/>
    <w:multiLevelType w:val="multilevel"/>
    <w:tmpl w:val="AE6CD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40157A4"/>
    <w:multiLevelType w:val="hybridMultilevel"/>
    <w:tmpl w:val="4C4ED2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43D1A"/>
    <w:multiLevelType w:val="hybridMultilevel"/>
    <w:tmpl w:val="C2C69F90"/>
    <w:lvl w:ilvl="0" w:tplc="BD944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63D61"/>
    <w:multiLevelType w:val="hybridMultilevel"/>
    <w:tmpl w:val="0284DB98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124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00000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1D44C6"/>
    <w:multiLevelType w:val="hybridMultilevel"/>
    <w:tmpl w:val="4D3C6F70"/>
    <w:lvl w:ilvl="0" w:tplc="01C8A47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93BF1"/>
    <w:multiLevelType w:val="hybridMultilevel"/>
    <w:tmpl w:val="BD6455C6"/>
    <w:lvl w:ilvl="0" w:tplc="26969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CC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0E4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E4C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0ED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0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4ED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C90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06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1C7604"/>
    <w:multiLevelType w:val="hybridMultilevel"/>
    <w:tmpl w:val="B35E96AA"/>
    <w:lvl w:ilvl="0" w:tplc="10F2872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E4F2F28"/>
    <w:multiLevelType w:val="hybridMultilevel"/>
    <w:tmpl w:val="8CC6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058F53E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40AA6"/>
    <w:multiLevelType w:val="hybridMultilevel"/>
    <w:tmpl w:val="0D40D5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134CD"/>
    <w:multiLevelType w:val="hybridMultilevel"/>
    <w:tmpl w:val="9AD68216"/>
    <w:lvl w:ilvl="0" w:tplc="6EA88A9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57971F8"/>
    <w:multiLevelType w:val="hybridMultilevel"/>
    <w:tmpl w:val="40C8B08C"/>
    <w:lvl w:ilvl="0" w:tplc="10D87DF8">
      <w:start w:val="1"/>
      <w:numFmt w:val="decimal"/>
      <w:lvlText w:val="%1"/>
      <w:lvlJc w:val="right"/>
      <w:pPr>
        <w:ind w:left="644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7F844B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BC5045F"/>
    <w:multiLevelType w:val="hybridMultilevel"/>
    <w:tmpl w:val="773CBC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F7FDC"/>
    <w:multiLevelType w:val="hybridMultilevel"/>
    <w:tmpl w:val="00E83FF2"/>
    <w:lvl w:ilvl="0" w:tplc="45089DB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121286E"/>
    <w:multiLevelType w:val="hybridMultilevel"/>
    <w:tmpl w:val="1DC4304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DE2268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5" w15:restartNumberingAfterBreak="0">
    <w:nsid w:val="550A2C95"/>
    <w:multiLevelType w:val="hybridMultilevel"/>
    <w:tmpl w:val="27E283D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5F5282"/>
    <w:multiLevelType w:val="hybridMultilevel"/>
    <w:tmpl w:val="F9B8C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8" w15:restartNumberingAfterBreak="0">
    <w:nsid w:val="5A203F92"/>
    <w:multiLevelType w:val="hybridMultilevel"/>
    <w:tmpl w:val="4878AB9E"/>
    <w:lvl w:ilvl="0" w:tplc="BB50A4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9AA07690">
      <w:start w:val="1"/>
      <w:numFmt w:val="decimal"/>
      <w:lvlText w:val="%4."/>
      <w:lvlJc w:val="left"/>
      <w:pPr>
        <w:ind w:left="3240" w:hanging="360"/>
      </w:pPr>
      <w:rPr>
        <w:rFonts w:ascii="Tahoma" w:eastAsia="Times New Roman" w:hAnsi="Tahoma" w:cs="Tahoma"/>
      </w:rPr>
    </w:lvl>
    <w:lvl w:ilvl="4" w:tplc="04090019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DF6C59"/>
    <w:multiLevelType w:val="hybridMultilevel"/>
    <w:tmpl w:val="30686B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C7D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AE22D7"/>
    <w:multiLevelType w:val="hybridMultilevel"/>
    <w:tmpl w:val="838C173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F493486"/>
    <w:multiLevelType w:val="multilevel"/>
    <w:tmpl w:val="59BABE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0864DFD"/>
    <w:multiLevelType w:val="hybridMultilevel"/>
    <w:tmpl w:val="AE98A350"/>
    <w:lvl w:ilvl="0" w:tplc="2374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3A1986"/>
    <w:multiLevelType w:val="hybridMultilevel"/>
    <w:tmpl w:val="18642BD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2D560B2"/>
    <w:multiLevelType w:val="hybridMultilevel"/>
    <w:tmpl w:val="EB1C3B86"/>
    <w:lvl w:ilvl="0" w:tplc="04090019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7C77ED6"/>
    <w:multiLevelType w:val="hybridMultilevel"/>
    <w:tmpl w:val="9B6030FA"/>
    <w:lvl w:ilvl="0" w:tplc="0F6E36A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98D22DB"/>
    <w:multiLevelType w:val="hybridMultilevel"/>
    <w:tmpl w:val="E94A7666"/>
    <w:lvl w:ilvl="0" w:tplc="ACDC02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47CC2"/>
    <w:multiLevelType w:val="hybridMultilevel"/>
    <w:tmpl w:val="D0A607DE"/>
    <w:lvl w:ilvl="0" w:tplc="8534AA0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BBA0F0B"/>
    <w:multiLevelType w:val="hybridMultilevel"/>
    <w:tmpl w:val="70E2FD28"/>
    <w:lvl w:ilvl="0" w:tplc="583EC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BBE2688"/>
    <w:multiLevelType w:val="multilevel"/>
    <w:tmpl w:val="00F2B3F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0" w15:restartNumberingAfterBreak="0">
    <w:nsid w:val="718F4C35"/>
    <w:multiLevelType w:val="hybridMultilevel"/>
    <w:tmpl w:val="1B969DF6"/>
    <w:lvl w:ilvl="0" w:tplc="D11EF1A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78273273"/>
    <w:multiLevelType w:val="hybridMultilevel"/>
    <w:tmpl w:val="E3E0A2D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AE213EA"/>
    <w:multiLevelType w:val="multilevel"/>
    <w:tmpl w:val="08C0072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D146A"/>
    <w:multiLevelType w:val="hybridMultilevel"/>
    <w:tmpl w:val="1FB01C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6A7227"/>
    <w:multiLevelType w:val="hybridMultilevel"/>
    <w:tmpl w:val="358E0EF0"/>
    <w:lvl w:ilvl="0" w:tplc="73921200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</w:num>
  <w:num w:numId="3">
    <w:abstractNumId w:val="54"/>
  </w:num>
  <w:num w:numId="4">
    <w:abstractNumId w:val="29"/>
    <w:lvlOverride w:ilvl="0">
      <w:startOverride w:val="1"/>
    </w:lvlOverride>
  </w:num>
  <w:num w:numId="5">
    <w:abstractNumId w:val="37"/>
  </w:num>
  <w:num w:numId="6">
    <w:abstractNumId w:val="34"/>
  </w:num>
  <w:num w:numId="7">
    <w:abstractNumId w:val="2"/>
  </w:num>
  <w:num w:numId="8">
    <w:abstractNumId w:val="18"/>
  </w:num>
  <w:num w:numId="9">
    <w:abstractNumId w:val="43"/>
  </w:num>
  <w:num w:numId="10">
    <w:abstractNumId w:val="22"/>
  </w:num>
  <w:num w:numId="11">
    <w:abstractNumId w:val="5"/>
  </w:num>
  <w:num w:numId="12">
    <w:abstractNumId w:val="9"/>
  </w:num>
  <w:num w:numId="13">
    <w:abstractNumId w:val="30"/>
  </w:num>
  <w:num w:numId="14">
    <w:abstractNumId w:val="16"/>
  </w:num>
  <w:num w:numId="15">
    <w:abstractNumId w:val="41"/>
  </w:num>
  <w:num w:numId="16">
    <w:abstractNumId w:val="38"/>
  </w:num>
  <w:num w:numId="17">
    <w:abstractNumId w:val="12"/>
  </w:num>
  <w:num w:numId="18">
    <w:abstractNumId w:val="48"/>
  </w:num>
  <w:num w:numId="19">
    <w:abstractNumId w:val="27"/>
  </w:num>
  <w:num w:numId="20">
    <w:abstractNumId w:val="31"/>
  </w:num>
  <w:num w:numId="21">
    <w:abstractNumId w:val="24"/>
  </w:num>
  <w:num w:numId="22">
    <w:abstractNumId w:val="0"/>
  </w:num>
  <w:num w:numId="23">
    <w:abstractNumId w:val="44"/>
  </w:num>
  <w:num w:numId="24">
    <w:abstractNumId w:val="3"/>
  </w:num>
  <w:num w:numId="25">
    <w:abstractNumId w:val="26"/>
  </w:num>
  <w:num w:numId="26">
    <w:abstractNumId w:val="52"/>
  </w:num>
  <w:num w:numId="27">
    <w:abstractNumId w:val="14"/>
  </w:num>
  <w:num w:numId="28">
    <w:abstractNumId w:val="36"/>
  </w:num>
  <w:num w:numId="29">
    <w:abstractNumId w:val="13"/>
  </w:num>
  <w:num w:numId="30">
    <w:abstractNumId w:val="53"/>
  </w:num>
  <w:num w:numId="31">
    <w:abstractNumId w:val="10"/>
  </w:num>
  <w:num w:numId="32">
    <w:abstractNumId w:val="21"/>
  </w:num>
  <w:num w:numId="33">
    <w:abstractNumId w:val="40"/>
  </w:num>
  <w:num w:numId="34">
    <w:abstractNumId w:val="33"/>
  </w:num>
  <w:num w:numId="35">
    <w:abstractNumId w:val="35"/>
  </w:num>
  <w:num w:numId="36">
    <w:abstractNumId w:val="1"/>
  </w:num>
  <w:num w:numId="37">
    <w:abstractNumId w:val="4"/>
  </w:num>
  <w:num w:numId="38">
    <w:abstractNumId w:val="39"/>
  </w:num>
  <w:num w:numId="39">
    <w:abstractNumId w:val="6"/>
  </w:num>
  <w:num w:numId="40">
    <w:abstractNumId w:val="20"/>
  </w:num>
  <w:num w:numId="41">
    <w:abstractNumId w:val="7"/>
  </w:num>
  <w:num w:numId="42">
    <w:abstractNumId w:val="28"/>
  </w:num>
  <w:num w:numId="43">
    <w:abstractNumId w:val="45"/>
  </w:num>
  <w:num w:numId="44">
    <w:abstractNumId w:val="50"/>
  </w:num>
  <w:num w:numId="45">
    <w:abstractNumId w:val="47"/>
  </w:num>
  <w:num w:numId="46">
    <w:abstractNumId w:val="25"/>
  </w:num>
  <w:num w:numId="47">
    <w:abstractNumId w:val="32"/>
  </w:num>
  <w:num w:numId="48">
    <w:abstractNumId w:val="17"/>
  </w:num>
  <w:num w:numId="49">
    <w:abstractNumId w:val="23"/>
  </w:num>
  <w:num w:numId="50">
    <w:abstractNumId w:val="46"/>
  </w:num>
  <w:num w:numId="51">
    <w:abstractNumId w:val="11"/>
  </w:num>
  <w:num w:numId="52">
    <w:abstractNumId w:val="8"/>
  </w:num>
  <w:num w:numId="53">
    <w:abstractNumId w:val="15"/>
  </w:num>
  <w:num w:numId="54">
    <w:abstractNumId w:val="19"/>
  </w:num>
  <w:num w:numId="55">
    <w:abstractNumId w:val="49"/>
  </w:num>
  <w:num w:numId="56">
    <w:abstractNumId w:val="42"/>
  </w:num>
  <w:num w:numId="57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proofState w:spelling="clean" w:grammar="clean"/>
  <w:attachedTemplate r:id="rId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FE"/>
    <w:rsid w:val="00003DE3"/>
    <w:rsid w:val="00005153"/>
    <w:rsid w:val="00015668"/>
    <w:rsid w:val="000204C5"/>
    <w:rsid w:val="00022741"/>
    <w:rsid w:val="00061C92"/>
    <w:rsid w:val="00064879"/>
    <w:rsid w:val="00071A20"/>
    <w:rsid w:val="0007213A"/>
    <w:rsid w:val="00085464"/>
    <w:rsid w:val="00086BFA"/>
    <w:rsid w:val="00097462"/>
    <w:rsid w:val="000B74F8"/>
    <w:rsid w:val="000C5C35"/>
    <w:rsid w:val="000D0370"/>
    <w:rsid w:val="000D03D4"/>
    <w:rsid w:val="000E08CC"/>
    <w:rsid w:val="000F08C7"/>
    <w:rsid w:val="000F2BFB"/>
    <w:rsid w:val="000F77DC"/>
    <w:rsid w:val="00101994"/>
    <w:rsid w:val="00102DC1"/>
    <w:rsid w:val="00105E58"/>
    <w:rsid w:val="00110828"/>
    <w:rsid w:val="00117B84"/>
    <w:rsid w:val="001217D3"/>
    <w:rsid w:val="0012229F"/>
    <w:rsid w:val="00124BE4"/>
    <w:rsid w:val="001266D7"/>
    <w:rsid w:val="00136CE6"/>
    <w:rsid w:val="00141FCF"/>
    <w:rsid w:val="00147375"/>
    <w:rsid w:val="00150FD7"/>
    <w:rsid w:val="00161164"/>
    <w:rsid w:val="00167B1A"/>
    <w:rsid w:val="0018230B"/>
    <w:rsid w:val="00183E88"/>
    <w:rsid w:val="00185707"/>
    <w:rsid w:val="001A223B"/>
    <w:rsid w:val="001A43AF"/>
    <w:rsid w:val="001A5AD5"/>
    <w:rsid w:val="001A76BF"/>
    <w:rsid w:val="001B186E"/>
    <w:rsid w:val="001B56B4"/>
    <w:rsid w:val="001B7CE4"/>
    <w:rsid w:val="001C49B9"/>
    <w:rsid w:val="001C56D5"/>
    <w:rsid w:val="001C63F0"/>
    <w:rsid w:val="001C6B4B"/>
    <w:rsid w:val="001D0359"/>
    <w:rsid w:val="001D0983"/>
    <w:rsid w:val="001D57DD"/>
    <w:rsid w:val="001E1219"/>
    <w:rsid w:val="001E1859"/>
    <w:rsid w:val="001E1DF3"/>
    <w:rsid w:val="001E3B81"/>
    <w:rsid w:val="001E411B"/>
    <w:rsid w:val="001F083D"/>
    <w:rsid w:val="001F168B"/>
    <w:rsid w:val="001F4C32"/>
    <w:rsid w:val="001F4EE6"/>
    <w:rsid w:val="001F652E"/>
    <w:rsid w:val="00202030"/>
    <w:rsid w:val="0020481A"/>
    <w:rsid w:val="00205B79"/>
    <w:rsid w:val="0020626F"/>
    <w:rsid w:val="0022345E"/>
    <w:rsid w:val="00241E82"/>
    <w:rsid w:val="00246ADD"/>
    <w:rsid w:val="00253BEC"/>
    <w:rsid w:val="00256D95"/>
    <w:rsid w:val="002614C7"/>
    <w:rsid w:val="0026617A"/>
    <w:rsid w:val="0027054F"/>
    <w:rsid w:val="00270EB5"/>
    <w:rsid w:val="002711AE"/>
    <w:rsid w:val="00272D73"/>
    <w:rsid w:val="00275625"/>
    <w:rsid w:val="00276AF1"/>
    <w:rsid w:val="002809D6"/>
    <w:rsid w:val="00292415"/>
    <w:rsid w:val="00293DE2"/>
    <w:rsid w:val="002A32FD"/>
    <w:rsid w:val="002B0954"/>
    <w:rsid w:val="002B199C"/>
    <w:rsid w:val="002B2317"/>
    <w:rsid w:val="002B4472"/>
    <w:rsid w:val="002C6858"/>
    <w:rsid w:val="002C6EF6"/>
    <w:rsid w:val="002C73E8"/>
    <w:rsid w:val="002D1813"/>
    <w:rsid w:val="002D1997"/>
    <w:rsid w:val="002E1A34"/>
    <w:rsid w:val="002E7108"/>
    <w:rsid w:val="002F02AC"/>
    <w:rsid w:val="002F2F10"/>
    <w:rsid w:val="002F417A"/>
    <w:rsid w:val="003039C1"/>
    <w:rsid w:val="00311214"/>
    <w:rsid w:val="00320F11"/>
    <w:rsid w:val="00326354"/>
    <w:rsid w:val="00331548"/>
    <w:rsid w:val="00337052"/>
    <w:rsid w:val="003403B6"/>
    <w:rsid w:val="0034247C"/>
    <w:rsid w:val="00347691"/>
    <w:rsid w:val="00351288"/>
    <w:rsid w:val="00353CF6"/>
    <w:rsid w:val="00360939"/>
    <w:rsid w:val="00367A2B"/>
    <w:rsid w:val="00371E51"/>
    <w:rsid w:val="00372D87"/>
    <w:rsid w:val="003739B2"/>
    <w:rsid w:val="00381A2C"/>
    <w:rsid w:val="003833FC"/>
    <w:rsid w:val="00384492"/>
    <w:rsid w:val="00385E07"/>
    <w:rsid w:val="00396DFF"/>
    <w:rsid w:val="003A7355"/>
    <w:rsid w:val="003B4252"/>
    <w:rsid w:val="003B4BDD"/>
    <w:rsid w:val="003B634A"/>
    <w:rsid w:val="003C15B7"/>
    <w:rsid w:val="003C1EE2"/>
    <w:rsid w:val="003D0F08"/>
    <w:rsid w:val="003D159E"/>
    <w:rsid w:val="003D18CF"/>
    <w:rsid w:val="003D18F8"/>
    <w:rsid w:val="003D2F89"/>
    <w:rsid w:val="003D548B"/>
    <w:rsid w:val="003D614A"/>
    <w:rsid w:val="003E4739"/>
    <w:rsid w:val="003E6B15"/>
    <w:rsid w:val="003F56C4"/>
    <w:rsid w:val="004001D0"/>
    <w:rsid w:val="0043369B"/>
    <w:rsid w:val="00441023"/>
    <w:rsid w:val="00442579"/>
    <w:rsid w:val="004537E4"/>
    <w:rsid w:val="00465114"/>
    <w:rsid w:val="00482B76"/>
    <w:rsid w:val="004905D5"/>
    <w:rsid w:val="00493C72"/>
    <w:rsid w:val="004B6F38"/>
    <w:rsid w:val="004C2666"/>
    <w:rsid w:val="004D068E"/>
    <w:rsid w:val="004D1546"/>
    <w:rsid w:val="004D210E"/>
    <w:rsid w:val="004D413B"/>
    <w:rsid w:val="004D6C98"/>
    <w:rsid w:val="004D74E2"/>
    <w:rsid w:val="004D78CD"/>
    <w:rsid w:val="004E19A3"/>
    <w:rsid w:val="004F32EA"/>
    <w:rsid w:val="004F5395"/>
    <w:rsid w:val="00502E31"/>
    <w:rsid w:val="00511261"/>
    <w:rsid w:val="00514D45"/>
    <w:rsid w:val="00516924"/>
    <w:rsid w:val="0052742A"/>
    <w:rsid w:val="005346B5"/>
    <w:rsid w:val="005367DD"/>
    <w:rsid w:val="00540C02"/>
    <w:rsid w:val="00560759"/>
    <w:rsid w:val="005672E9"/>
    <w:rsid w:val="005832FF"/>
    <w:rsid w:val="005848C3"/>
    <w:rsid w:val="0059536F"/>
    <w:rsid w:val="00597719"/>
    <w:rsid w:val="00597DE7"/>
    <w:rsid w:val="005A0453"/>
    <w:rsid w:val="005A7D08"/>
    <w:rsid w:val="005B33CC"/>
    <w:rsid w:val="005B5808"/>
    <w:rsid w:val="005B7069"/>
    <w:rsid w:val="005C71D8"/>
    <w:rsid w:val="005E2F8C"/>
    <w:rsid w:val="005E49A1"/>
    <w:rsid w:val="005E532A"/>
    <w:rsid w:val="005F5FEC"/>
    <w:rsid w:val="005F794C"/>
    <w:rsid w:val="006061DB"/>
    <w:rsid w:val="006223D6"/>
    <w:rsid w:val="00623DB4"/>
    <w:rsid w:val="00626699"/>
    <w:rsid w:val="00627B11"/>
    <w:rsid w:val="00637F52"/>
    <w:rsid w:val="00651E80"/>
    <w:rsid w:val="00664E71"/>
    <w:rsid w:val="00670189"/>
    <w:rsid w:val="0068227F"/>
    <w:rsid w:val="006822B4"/>
    <w:rsid w:val="006822BD"/>
    <w:rsid w:val="00684586"/>
    <w:rsid w:val="006874D5"/>
    <w:rsid w:val="006956C9"/>
    <w:rsid w:val="00697666"/>
    <w:rsid w:val="006A2EF2"/>
    <w:rsid w:val="006A307A"/>
    <w:rsid w:val="006C496A"/>
    <w:rsid w:val="006D3F6E"/>
    <w:rsid w:val="006D4CE7"/>
    <w:rsid w:val="006E5DD1"/>
    <w:rsid w:val="006F0A3B"/>
    <w:rsid w:val="006F191C"/>
    <w:rsid w:val="006F1C30"/>
    <w:rsid w:val="006F758A"/>
    <w:rsid w:val="007023FE"/>
    <w:rsid w:val="00703F22"/>
    <w:rsid w:val="00710BC0"/>
    <w:rsid w:val="00715C50"/>
    <w:rsid w:val="00715E1E"/>
    <w:rsid w:val="007268CB"/>
    <w:rsid w:val="00727F78"/>
    <w:rsid w:val="007329D3"/>
    <w:rsid w:val="007416BC"/>
    <w:rsid w:val="00763E65"/>
    <w:rsid w:val="0076619B"/>
    <w:rsid w:val="00767719"/>
    <w:rsid w:val="00767AD5"/>
    <w:rsid w:val="00771AD6"/>
    <w:rsid w:val="00781768"/>
    <w:rsid w:val="007825E4"/>
    <w:rsid w:val="00782687"/>
    <w:rsid w:val="0079178B"/>
    <w:rsid w:val="00792565"/>
    <w:rsid w:val="007A6E0E"/>
    <w:rsid w:val="007B168D"/>
    <w:rsid w:val="007B1A78"/>
    <w:rsid w:val="007B2A09"/>
    <w:rsid w:val="007B5876"/>
    <w:rsid w:val="007C3718"/>
    <w:rsid w:val="007D05A8"/>
    <w:rsid w:val="007D17D6"/>
    <w:rsid w:val="007D344B"/>
    <w:rsid w:val="007D3461"/>
    <w:rsid w:val="007D40A8"/>
    <w:rsid w:val="00800AC7"/>
    <w:rsid w:val="00801783"/>
    <w:rsid w:val="00803859"/>
    <w:rsid w:val="008077D1"/>
    <w:rsid w:val="00815069"/>
    <w:rsid w:val="0081729B"/>
    <w:rsid w:val="00832682"/>
    <w:rsid w:val="00833699"/>
    <w:rsid w:val="00842175"/>
    <w:rsid w:val="00847047"/>
    <w:rsid w:val="008768CE"/>
    <w:rsid w:val="00877EE2"/>
    <w:rsid w:val="00895BA8"/>
    <w:rsid w:val="008C4D5B"/>
    <w:rsid w:val="008D00A6"/>
    <w:rsid w:val="008D09DA"/>
    <w:rsid w:val="008D1B18"/>
    <w:rsid w:val="008E4D82"/>
    <w:rsid w:val="008F3EDB"/>
    <w:rsid w:val="008F6C25"/>
    <w:rsid w:val="00913411"/>
    <w:rsid w:val="0092557E"/>
    <w:rsid w:val="00941E80"/>
    <w:rsid w:val="00953BBC"/>
    <w:rsid w:val="009543CF"/>
    <w:rsid w:val="00957D0E"/>
    <w:rsid w:val="00965693"/>
    <w:rsid w:val="009710C1"/>
    <w:rsid w:val="00972731"/>
    <w:rsid w:val="00984D35"/>
    <w:rsid w:val="009935BF"/>
    <w:rsid w:val="009A3558"/>
    <w:rsid w:val="009B7A84"/>
    <w:rsid w:val="009C5857"/>
    <w:rsid w:val="009C7C3B"/>
    <w:rsid w:val="009D4B46"/>
    <w:rsid w:val="009E05B9"/>
    <w:rsid w:val="009E166F"/>
    <w:rsid w:val="009E29DE"/>
    <w:rsid w:val="009F058D"/>
    <w:rsid w:val="009F358A"/>
    <w:rsid w:val="009F5A1B"/>
    <w:rsid w:val="009F64AA"/>
    <w:rsid w:val="00A00105"/>
    <w:rsid w:val="00A24121"/>
    <w:rsid w:val="00A248CB"/>
    <w:rsid w:val="00A25AE6"/>
    <w:rsid w:val="00A33F7E"/>
    <w:rsid w:val="00A36D56"/>
    <w:rsid w:val="00A37C1F"/>
    <w:rsid w:val="00A60269"/>
    <w:rsid w:val="00A62EB7"/>
    <w:rsid w:val="00A804A8"/>
    <w:rsid w:val="00A80F99"/>
    <w:rsid w:val="00A83D1B"/>
    <w:rsid w:val="00A91F5E"/>
    <w:rsid w:val="00A96632"/>
    <w:rsid w:val="00AA2D23"/>
    <w:rsid w:val="00AB0E40"/>
    <w:rsid w:val="00AB1D18"/>
    <w:rsid w:val="00AB20EE"/>
    <w:rsid w:val="00AB3196"/>
    <w:rsid w:val="00AB5560"/>
    <w:rsid w:val="00AC560E"/>
    <w:rsid w:val="00AD184B"/>
    <w:rsid w:val="00AE27FF"/>
    <w:rsid w:val="00AE54E9"/>
    <w:rsid w:val="00AF1DE5"/>
    <w:rsid w:val="00AF2ECE"/>
    <w:rsid w:val="00AF4B61"/>
    <w:rsid w:val="00B0382B"/>
    <w:rsid w:val="00B03EE6"/>
    <w:rsid w:val="00B11CAC"/>
    <w:rsid w:val="00B20971"/>
    <w:rsid w:val="00B210F2"/>
    <w:rsid w:val="00B244D5"/>
    <w:rsid w:val="00B30A91"/>
    <w:rsid w:val="00B315E6"/>
    <w:rsid w:val="00B43E21"/>
    <w:rsid w:val="00B45589"/>
    <w:rsid w:val="00B469D5"/>
    <w:rsid w:val="00B474C9"/>
    <w:rsid w:val="00B504A1"/>
    <w:rsid w:val="00B51D27"/>
    <w:rsid w:val="00B57960"/>
    <w:rsid w:val="00B609FC"/>
    <w:rsid w:val="00B7685B"/>
    <w:rsid w:val="00B80796"/>
    <w:rsid w:val="00B80BB1"/>
    <w:rsid w:val="00B82E15"/>
    <w:rsid w:val="00B94A24"/>
    <w:rsid w:val="00B95033"/>
    <w:rsid w:val="00B9584F"/>
    <w:rsid w:val="00B97BCE"/>
    <w:rsid w:val="00BB41CB"/>
    <w:rsid w:val="00BB5801"/>
    <w:rsid w:val="00BB7804"/>
    <w:rsid w:val="00BC24A8"/>
    <w:rsid w:val="00BE37ED"/>
    <w:rsid w:val="00BE53D2"/>
    <w:rsid w:val="00BE5E9D"/>
    <w:rsid w:val="00BF33F5"/>
    <w:rsid w:val="00BF7D00"/>
    <w:rsid w:val="00C05948"/>
    <w:rsid w:val="00C0661D"/>
    <w:rsid w:val="00C06FEA"/>
    <w:rsid w:val="00C07127"/>
    <w:rsid w:val="00C17A89"/>
    <w:rsid w:val="00C34C33"/>
    <w:rsid w:val="00C35CDA"/>
    <w:rsid w:val="00C40F1D"/>
    <w:rsid w:val="00C4461A"/>
    <w:rsid w:val="00C514D7"/>
    <w:rsid w:val="00C5162E"/>
    <w:rsid w:val="00C6381C"/>
    <w:rsid w:val="00C6480F"/>
    <w:rsid w:val="00C66DE5"/>
    <w:rsid w:val="00C77660"/>
    <w:rsid w:val="00C81251"/>
    <w:rsid w:val="00C84B4B"/>
    <w:rsid w:val="00C86CD5"/>
    <w:rsid w:val="00C92418"/>
    <w:rsid w:val="00C92C2C"/>
    <w:rsid w:val="00C96592"/>
    <w:rsid w:val="00CA13A1"/>
    <w:rsid w:val="00CA49D7"/>
    <w:rsid w:val="00CC10C4"/>
    <w:rsid w:val="00CC1CA8"/>
    <w:rsid w:val="00CC54A1"/>
    <w:rsid w:val="00CC54A9"/>
    <w:rsid w:val="00CD3266"/>
    <w:rsid w:val="00CE61F3"/>
    <w:rsid w:val="00CE73A7"/>
    <w:rsid w:val="00CF138C"/>
    <w:rsid w:val="00CF2A6E"/>
    <w:rsid w:val="00D16B2C"/>
    <w:rsid w:val="00D17FF5"/>
    <w:rsid w:val="00D23374"/>
    <w:rsid w:val="00D27E6D"/>
    <w:rsid w:val="00D36947"/>
    <w:rsid w:val="00D4159F"/>
    <w:rsid w:val="00D47207"/>
    <w:rsid w:val="00D500D1"/>
    <w:rsid w:val="00D5264F"/>
    <w:rsid w:val="00D539DA"/>
    <w:rsid w:val="00D54F44"/>
    <w:rsid w:val="00D56B38"/>
    <w:rsid w:val="00D57B2C"/>
    <w:rsid w:val="00D62A8C"/>
    <w:rsid w:val="00D748E2"/>
    <w:rsid w:val="00D76FFF"/>
    <w:rsid w:val="00D81F2E"/>
    <w:rsid w:val="00D8349C"/>
    <w:rsid w:val="00D86C0E"/>
    <w:rsid w:val="00D86FA3"/>
    <w:rsid w:val="00D90448"/>
    <w:rsid w:val="00D92664"/>
    <w:rsid w:val="00DA59B9"/>
    <w:rsid w:val="00DA78DA"/>
    <w:rsid w:val="00DB11AA"/>
    <w:rsid w:val="00DB398B"/>
    <w:rsid w:val="00DC5BE9"/>
    <w:rsid w:val="00DC7728"/>
    <w:rsid w:val="00DD7277"/>
    <w:rsid w:val="00DD77D4"/>
    <w:rsid w:val="00DE1902"/>
    <w:rsid w:val="00DE7A93"/>
    <w:rsid w:val="00E079C2"/>
    <w:rsid w:val="00E12893"/>
    <w:rsid w:val="00E21D9D"/>
    <w:rsid w:val="00E238B9"/>
    <w:rsid w:val="00E43A14"/>
    <w:rsid w:val="00E527AA"/>
    <w:rsid w:val="00E52C4A"/>
    <w:rsid w:val="00E63AD5"/>
    <w:rsid w:val="00E640FC"/>
    <w:rsid w:val="00E64FDF"/>
    <w:rsid w:val="00E810C9"/>
    <w:rsid w:val="00EB0C3B"/>
    <w:rsid w:val="00EB1290"/>
    <w:rsid w:val="00EB58E6"/>
    <w:rsid w:val="00EC3AA2"/>
    <w:rsid w:val="00ED4A9C"/>
    <w:rsid w:val="00ED6461"/>
    <w:rsid w:val="00ED76A8"/>
    <w:rsid w:val="00EE269B"/>
    <w:rsid w:val="00EE6360"/>
    <w:rsid w:val="00EF3E75"/>
    <w:rsid w:val="00EF65F4"/>
    <w:rsid w:val="00F01597"/>
    <w:rsid w:val="00F0386D"/>
    <w:rsid w:val="00F04EFD"/>
    <w:rsid w:val="00F23B9D"/>
    <w:rsid w:val="00F378F4"/>
    <w:rsid w:val="00F37D98"/>
    <w:rsid w:val="00F41DD7"/>
    <w:rsid w:val="00F54F6F"/>
    <w:rsid w:val="00F62ADA"/>
    <w:rsid w:val="00F67811"/>
    <w:rsid w:val="00F712EF"/>
    <w:rsid w:val="00F71B57"/>
    <w:rsid w:val="00F75CF5"/>
    <w:rsid w:val="00F8210F"/>
    <w:rsid w:val="00F942CA"/>
    <w:rsid w:val="00F9551D"/>
    <w:rsid w:val="00FB1DE4"/>
    <w:rsid w:val="00FC3DEA"/>
    <w:rsid w:val="00FD1CB6"/>
    <w:rsid w:val="00FD3E86"/>
    <w:rsid w:val="00FE65EB"/>
    <w:rsid w:val="00FF2665"/>
    <w:rsid w:val="00FF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D7DAE"/>
  <w15:docId w15:val="{3EEC72DB-04E5-49F5-ADF4-2202E60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ubuh Tulisan"/>
    <w:qFormat/>
    <w:rsid w:val="00BE37ED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Judul Bab Tanpa Nomor"/>
    <w:basedOn w:val="Normal"/>
    <w:next w:val="Normal"/>
    <w:link w:val="Heading1Char"/>
    <w:uiPriority w:val="99"/>
    <w:qFormat/>
    <w:rsid w:val="00F04EFD"/>
    <w:pPr>
      <w:keepNext/>
      <w:keepLines/>
      <w:spacing w:after="480"/>
      <w:ind w:firstLine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Judul Subbab"/>
    <w:basedOn w:val="Normal"/>
    <w:next w:val="Normal"/>
    <w:link w:val="Heading2Char"/>
    <w:uiPriority w:val="9"/>
    <w:unhideWhenUsed/>
    <w:qFormat/>
    <w:rsid w:val="00715E1E"/>
    <w:pPr>
      <w:keepNext/>
      <w:keepLines/>
      <w:spacing w:after="24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Judul Subsubbab"/>
    <w:basedOn w:val="Normal"/>
    <w:next w:val="Normal"/>
    <w:link w:val="Heading3Char"/>
    <w:uiPriority w:val="9"/>
    <w:unhideWhenUsed/>
    <w:qFormat/>
    <w:rsid w:val="00B9584F"/>
    <w:pPr>
      <w:keepNext/>
      <w:keepLines/>
      <w:ind w:firstLine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BEC"/>
    <w:pPr>
      <w:keepNext/>
      <w:spacing w:before="240" w:after="60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BEC"/>
    <w:pPr>
      <w:spacing w:before="240" w:after="60"/>
      <w:ind w:firstLine="0"/>
      <w:jc w:val="left"/>
      <w:outlineLvl w:val="7"/>
    </w:pPr>
    <w:rPr>
      <w:rFonts w:ascii="Calibri" w:eastAsia="Times New Roman" w:hAnsi="Calibri" w:cs="Times New Roman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udul Bab Tanpa Nomor Char"/>
    <w:basedOn w:val="DefaultParagraphFont"/>
    <w:link w:val="Heading1"/>
    <w:uiPriority w:val="9"/>
    <w:rsid w:val="00F04EF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aliases w:val="Judul Subbab Char"/>
    <w:basedOn w:val="DefaultParagraphFont"/>
    <w:link w:val="Heading2"/>
    <w:uiPriority w:val="9"/>
    <w:rsid w:val="00715E1E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Judul Subsubbab Char"/>
    <w:basedOn w:val="DefaultParagraphFont"/>
    <w:link w:val="Heading3"/>
    <w:uiPriority w:val="9"/>
    <w:rsid w:val="00B9584F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253BE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53BE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CC54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54A9"/>
    <w:rPr>
      <w:rFonts w:ascii="Tahoma" w:hAnsi="Tahoma" w:cs="Tahoma"/>
      <w:sz w:val="16"/>
      <w:szCs w:val="16"/>
    </w:rPr>
  </w:style>
  <w:style w:type="paragraph" w:styleId="Caption">
    <w:name w:val="caption"/>
    <w:aliases w:val="Judul Tabel,Gambar,dan Lampiran"/>
    <w:basedOn w:val="Normal"/>
    <w:next w:val="Normal"/>
    <w:uiPriority w:val="35"/>
    <w:unhideWhenUsed/>
    <w:qFormat/>
    <w:rsid w:val="001C56D5"/>
    <w:pPr>
      <w:spacing w:before="60" w:after="200"/>
      <w:ind w:left="567" w:hanging="567"/>
      <w:jc w:val="left"/>
    </w:pPr>
    <w:rPr>
      <w:bCs/>
      <w:szCs w:val="18"/>
    </w:rPr>
  </w:style>
  <w:style w:type="paragraph" w:styleId="NoSpacing">
    <w:name w:val="No Spacing"/>
    <w:uiPriority w:val="1"/>
    <w:rsid w:val="00CC54A9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2F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2FD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rsid w:val="00803859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20971"/>
    <w:pPr>
      <w:spacing w:line="276" w:lineRule="auto"/>
      <w:ind w:left="567" w:firstLine="0"/>
      <w:jc w:val="left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20971"/>
    <w:pPr>
      <w:tabs>
        <w:tab w:val="left" w:pos="284"/>
        <w:tab w:val="right" w:pos="7928"/>
      </w:tabs>
      <w:spacing w:before="120"/>
      <w:ind w:firstLine="0"/>
      <w:jc w:val="left"/>
    </w:pPr>
    <w:rPr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47691"/>
    <w:pPr>
      <w:spacing w:after="100" w:line="276" w:lineRule="auto"/>
      <w:ind w:left="440" w:firstLine="0"/>
      <w:jc w:val="left"/>
    </w:pPr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803859"/>
    <w:rPr>
      <w:color w:val="0000FF" w:themeColor="hyperlink"/>
      <w:u w:val="single"/>
    </w:rPr>
  </w:style>
  <w:style w:type="paragraph" w:customStyle="1" w:styleId="Paragraf">
    <w:name w:val="Paragraf"/>
    <w:basedOn w:val="Normal"/>
    <w:link w:val="ParagrafChar"/>
    <w:qFormat/>
    <w:rsid w:val="00320F11"/>
    <w:rPr>
      <w:rFonts w:eastAsia="MS Mincho" w:cs="Arial"/>
      <w:lang w:val="id-ID" w:eastAsia="en-US"/>
    </w:rPr>
  </w:style>
  <w:style w:type="character" w:customStyle="1" w:styleId="ParagrafChar">
    <w:name w:val="Paragraf Char"/>
    <w:link w:val="Paragraf"/>
    <w:rsid w:val="00320F11"/>
    <w:rPr>
      <w:rFonts w:ascii="Times New Roman" w:eastAsia="MS Mincho" w:hAnsi="Times New Roman" w:cs="Arial"/>
      <w:sz w:val="24"/>
      <w:lang w:val="id-ID" w:eastAsia="en-US"/>
    </w:rPr>
  </w:style>
  <w:style w:type="paragraph" w:customStyle="1" w:styleId="Default">
    <w:name w:val="Default"/>
    <w:rsid w:val="0032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320F11"/>
    <w:pPr>
      <w:ind w:firstLine="0"/>
      <w:contextualSpacing/>
      <w:jc w:val="center"/>
    </w:pPr>
    <w:rPr>
      <w:rFonts w:eastAsia="MS Gothic" w:cs="Times New Roman"/>
      <w:b/>
      <w:caps/>
      <w:spacing w:val="5"/>
      <w:kern w:val="28"/>
      <w:sz w:val="3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20F11"/>
    <w:rPr>
      <w:rFonts w:ascii="Times New Roman" w:eastAsia="MS Gothic" w:hAnsi="Times New Roman" w:cs="Times New Roman"/>
      <w:b/>
      <w:caps/>
      <w:spacing w:val="5"/>
      <w:kern w:val="28"/>
      <w:sz w:val="32"/>
      <w:szCs w:val="5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E166F"/>
    <w:pPr>
      <w:ind w:firstLine="0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166F"/>
    <w:rPr>
      <w:rFonts w:ascii="Tahoma" w:eastAsia="MS Mincho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66F"/>
    <w:pPr>
      <w:spacing w:after="120"/>
      <w:ind w:left="360" w:firstLine="0"/>
    </w:pPr>
    <w:rPr>
      <w:rFonts w:eastAsia="MS Mincho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66F"/>
    <w:rPr>
      <w:rFonts w:ascii="Times New Roman" w:eastAsia="MS Mincho" w:hAnsi="Times New Roman" w:cs="Arial"/>
      <w:sz w:val="24"/>
      <w:lang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715C50"/>
    <w:pPr>
      <w:ind w:left="644" w:right="567" w:hanging="36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92557E"/>
    <w:rPr>
      <w:rFonts w:ascii="Times New Roman" w:hAnsi="Times New Roman"/>
      <w:sz w:val="24"/>
    </w:rPr>
  </w:style>
  <w:style w:type="paragraph" w:styleId="ListParagraph">
    <w:name w:val="List Paragraph"/>
    <w:aliases w:val="Char Char21,Dot pt,F5 List Paragraph,List Paragraph Char Char Char,Indicator Text,Numbered Para 1,Bullet 1,List Paragraph12,Bullet Points,MAIN CONTENT,Normal ind,coba1,kepala,Tabel,point-point,Recommendation,List Paragraph11,Box"/>
    <w:basedOn w:val="Normal"/>
    <w:link w:val="ListParagraphChar"/>
    <w:uiPriority w:val="34"/>
    <w:qFormat/>
    <w:rsid w:val="00710BC0"/>
    <w:pPr>
      <w:ind w:left="720"/>
      <w:contextualSpacing/>
    </w:pPr>
  </w:style>
  <w:style w:type="character" w:customStyle="1" w:styleId="ListParagraphChar">
    <w:name w:val="List Paragraph Char"/>
    <w:aliases w:val="Char Char21 Char,Dot pt Char,F5 List Paragraph Char,List Paragraph Char Char Char Char,Indicator Text Char,Numbered Para 1 Char,Bullet 1 Char,List Paragraph12 Char,Bullet Points Char,MAIN CONTENT Char,Normal ind Char,coba1 Char"/>
    <w:link w:val="ListParagraph"/>
    <w:uiPriority w:val="34"/>
    <w:locked/>
    <w:rsid w:val="00D5264F"/>
    <w:rPr>
      <w:rFonts w:ascii="Times New Roman" w:hAnsi="Times New Roman"/>
      <w:sz w:val="24"/>
    </w:rPr>
  </w:style>
  <w:style w:type="paragraph" w:customStyle="1" w:styleId="DaftarPustaka">
    <w:name w:val="Daftar Pustaka"/>
    <w:basedOn w:val="Normal"/>
    <w:link w:val="DaftarPustakaChar"/>
    <w:qFormat/>
    <w:rsid w:val="00FC3DEA"/>
    <w:pPr>
      <w:ind w:left="284" w:hanging="284"/>
    </w:pPr>
    <w:rPr>
      <w:rFonts w:cs="Times New Roman"/>
      <w:szCs w:val="24"/>
    </w:rPr>
  </w:style>
  <w:style w:type="character" w:customStyle="1" w:styleId="DaftarPustakaChar">
    <w:name w:val="Daftar Pustaka Char"/>
    <w:basedOn w:val="DefaultParagraphFont"/>
    <w:link w:val="DaftarPustaka"/>
    <w:rsid w:val="00FC3DEA"/>
    <w:rPr>
      <w:rFonts w:ascii="Times New Roman" w:hAnsi="Times New Roman" w:cs="Times New Roman"/>
      <w:sz w:val="24"/>
      <w:szCs w:val="24"/>
    </w:rPr>
  </w:style>
  <w:style w:type="paragraph" w:customStyle="1" w:styleId="DaftarIlustrasi">
    <w:name w:val="Daftar Ilustrasi"/>
    <w:basedOn w:val="TableofFigures"/>
    <w:link w:val="DaftarIlustrasiChar"/>
    <w:qFormat/>
    <w:rsid w:val="00B0382B"/>
    <w:pPr>
      <w:tabs>
        <w:tab w:val="right" w:pos="7928"/>
      </w:tabs>
      <w:ind w:left="437" w:hanging="153"/>
    </w:pPr>
  </w:style>
  <w:style w:type="character" w:customStyle="1" w:styleId="DaftarIlustrasiChar">
    <w:name w:val="Daftar Ilustrasi Char"/>
    <w:basedOn w:val="TableofFiguresChar"/>
    <w:link w:val="DaftarIlustrasi"/>
    <w:rsid w:val="00B0382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272D73"/>
    <w:rPr>
      <w:color w:val="808080"/>
    </w:rPr>
  </w:style>
  <w:style w:type="paragraph" w:customStyle="1" w:styleId="Equation">
    <w:name w:val="Equation"/>
    <w:basedOn w:val="Normal"/>
    <w:link w:val="EquationChar"/>
    <w:rsid w:val="00C514D7"/>
    <w:rPr>
      <w:rFonts w:ascii="Cambria Math" w:cs="Times New Roman"/>
    </w:rPr>
  </w:style>
  <w:style w:type="character" w:customStyle="1" w:styleId="EquationChar">
    <w:name w:val="Equation Char"/>
    <w:basedOn w:val="DefaultParagraphFont"/>
    <w:link w:val="Equation"/>
    <w:rsid w:val="00C514D7"/>
    <w:rPr>
      <w:rFonts w:ascii="Cambria Math" w:hAnsi="Times New Roman" w:cs="Times New Roman"/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1290"/>
    <w:pPr>
      <w:spacing w:after="100"/>
      <w:ind w:left="1200"/>
    </w:pPr>
  </w:style>
  <w:style w:type="paragraph" w:customStyle="1" w:styleId="JudulDaftarIlustrasi">
    <w:name w:val="Judul Daftar Ilustrasi"/>
    <w:basedOn w:val="Heading1"/>
    <w:link w:val="JudulDaftarIlustrasiChar"/>
    <w:qFormat/>
    <w:rsid w:val="007C3718"/>
    <w:pPr>
      <w:spacing w:after="240"/>
    </w:pPr>
  </w:style>
  <w:style w:type="character" w:customStyle="1" w:styleId="JudulDaftarIlustrasiChar">
    <w:name w:val="Judul Daftar Ilustrasi Char"/>
    <w:basedOn w:val="Heading1Char"/>
    <w:link w:val="JudulDaftarIlustrasi"/>
    <w:rsid w:val="007C3718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JudulBabdenganNomor">
    <w:name w:val="Judul Bab dengan Nomor"/>
    <w:basedOn w:val="Heading1"/>
    <w:link w:val="JudulBabdenganNomorChar"/>
    <w:qFormat/>
    <w:rsid w:val="00D54F44"/>
    <w:pPr>
      <w:ind w:left="340" w:hanging="340"/>
    </w:pPr>
  </w:style>
  <w:style w:type="character" w:customStyle="1" w:styleId="JudulBabdenganNomorChar">
    <w:name w:val="Judul Bab dengan Nomor Char"/>
    <w:basedOn w:val="Heading1Char"/>
    <w:link w:val="JudulBabdenganNomor"/>
    <w:rsid w:val="00D54F4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5264F"/>
    <w:pPr>
      <w:ind w:firstLine="0"/>
    </w:pPr>
    <w:rPr>
      <w:rFonts w:eastAsia="Times New Roman" w:cs="Times New Roman"/>
      <w:sz w:val="3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5264F"/>
    <w:rPr>
      <w:rFonts w:ascii="Times New Roman" w:eastAsia="Times New Roman" w:hAnsi="Times New Roman" w:cs="Times New Roman"/>
      <w:sz w:val="32"/>
      <w:szCs w:val="20"/>
      <w:lang w:eastAsia="en-US"/>
    </w:rPr>
  </w:style>
  <w:style w:type="table" w:styleId="TableGrid">
    <w:name w:val="Table Grid"/>
    <w:basedOn w:val="TableNormal"/>
    <w:uiPriority w:val="59"/>
    <w:rsid w:val="002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253BEC"/>
  </w:style>
  <w:style w:type="paragraph" w:styleId="NormalWeb">
    <w:name w:val="Normal (Web)"/>
    <w:basedOn w:val="Normal"/>
    <w:uiPriority w:val="99"/>
    <w:unhideWhenUsed/>
    <w:rsid w:val="00253BE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253BEC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53BEC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fontstyle01">
    <w:name w:val="fontstyle01"/>
    <w:rsid w:val="00253BE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uiPriority w:val="99"/>
    <w:unhideWhenUsed/>
    <w:rsid w:val="00253BE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PL-2017\TESIS_JOHAN_2019\TESIS_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D9E27-F229-4B0A-9808-83DF5841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TESIS_2019.dotx</Template>
  <TotalTime>19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 tesis dan disertasi</vt:lpstr>
    </vt:vector>
  </TitlesOfParts>
  <Company>IPB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 tesis dan disertasi</dc:title>
  <dc:creator>LENOVO</dc:creator>
  <cp:lastModifiedBy>Syamsul Alam</cp:lastModifiedBy>
  <cp:revision>15</cp:revision>
  <cp:lastPrinted>2020-03-17T16:54:00Z</cp:lastPrinted>
  <dcterms:created xsi:type="dcterms:W3CDTF">2020-03-16T13:44:00Z</dcterms:created>
  <dcterms:modified xsi:type="dcterms:W3CDTF">2020-03-17T16:54:00Z</dcterms:modified>
</cp:coreProperties>
</file>